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02A02" w14:textId="00683DC0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</w:t>
      </w:r>
    </w:p>
    <w:p w14:paraId="3A159138" w14:textId="6870DA19" w:rsidR="00813748" w:rsidRDefault="00813748" w:rsidP="00713EC9">
      <w:pPr>
        <w:ind w:left="2160" w:firstLine="720"/>
        <w:rPr>
          <w:b/>
          <w:sz w:val="32"/>
          <w:lang w:val="bg-BG"/>
        </w:rPr>
      </w:pPr>
    </w:p>
    <w:p w14:paraId="4C6BE79E" w14:textId="77777777" w:rsidR="00813748" w:rsidRDefault="00813748" w:rsidP="00713EC9">
      <w:pPr>
        <w:ind w:left="2160" w:firstLine="720"/>
        <w:rPr>
          <w:b/>
          <w:sz w:val="32"/>
          <w:lang w:val="bg-BG"/>
        </w:rPr>
      </w:pPr>
    </w:p>
    <w:p w14:paraId="51A8778D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46FF3A7B" w14:textId="5ACB0064" w:rsidR="00454CDE" w:rsidRPr="00675C20" w:rsidRDefault="005A2287" w:rsidP="005A2287">
      <w:pPr>
        <w:ind w:left="3600"/>
        <w:rPr>
          <w:b/>
          <w:sz w:val="28"/>
          <w:szCs w:val="28"/>
          <w:lang w:val="bg-BG"/>
        </w:rPr>
      </w:pPr>
      <w:r w:rsidRPr="00CE78CA">
        <w:rPr>
          <w:lang w:val="bg-BG"/>
        </w:rPr>
        <w:t xml:space="preserve"> </w:t>
      </w:r>
      <w:r w:rsidR="00675C20">
        <w:rPr>
          <w:lang w:val="bg-BG"/>
        </w:rPr>
        <w:t xml:space="preserve">  </w:t>
      </w:r>
      <w:r w:rsidRPr="00CE78CA">
        <w:rPr>
          <w:lang w:val="bg-BG"/>
        </w:rPr>
        <w:t xml:space="preserve">  </w:t>
      </w:r>
      <w:r w:rsidR="00454CDE" w:rsidRPr="00675C20">
        <w:rPr>
          <w:b/>
          <w:sz w:val="28"/>
          <w:szCs w:val="28"/>
          <w:lang w:val="bg-BG"/>
        </w:rPr>
        <w:t>№</w:t>
      </w:r>
      <w:r w:rsidR="00675C20" w:rsidRPr="00675C20">
        <w:rPr>
          <w:b/>
          <w:sz w:val="28"/>
          <w:szCs w:val="28"/>
          <w:lang w:val="bg-BG"/>
        </w:rPr>
        <w:t xml:space="preserve">  ПО-09-652-1</w:t>
      </w:r>
    </w:p>
    <w:p w14:paraId="48736DDB" w14:textId="07DEE3F7" w:rsidR="00454CDE" w:rsidRPr="00CE78CA" w:rsidRDefault="00675C20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16.09.</w:t>
      </w:r>
      <w:r w:rsidR="0023186B" w:rsidRPr="00CE78CA">
        <w:rPr>
          <w:lang w:val="bg-BG"/>
        </w:rPr>
        <w:t>20</w:t>
      </w:r>
      <w:r w:rsidR="00814C86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0F4A36FD" w14:textId="62A17FDF" w:rsidR="00576362" w:rsidRDefault="00576362" w:rsidP="00576362">
      <w:pPr>
        <w:spacing w:line="360" w:lineRule="auto"/>
        <w:rPr>
          <w:lang w:val="bg-BG"/>
        </w:rPr>
      </w:pPr>
    </w:p>
    <w:p w14:paraId="68B3884B" w14:textId="4A808FDE" w:rsidR="00813748" w:rsidRDefault="00813748" w:rsidP="00576362">
      <w:pPr>
        <w:spacing w:line="360" w:lineRule="auto"/>
        <w:rPr>
          <w:lang w:val="bg-BG"/>
        </w:rPr>
      </w:pPr>
    </w:p>
    <w:p w14:paraId="2D2C45E1" w14:textId="6EB907BB" w:rsidR="005E5F37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r w:rsidR="00B729FB" w:rsidRPr="00913275">
        <w:rPr>
          <w:lang w:val="bg-BG"/>
        </w:rPr>
        <w:t>40 от 05 май 2020г., чл.37в, ал.4</w:t>
      </w:r>
      <w:r w:rsidR="008F3A6E" w:rsidRPr="00CE78CA">
        <w:rPr>
          <w:lang w:val="bg-BG"/>
        </w:rPr>
        <w:t xml:space="preserve">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3C6878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320F7F">
        <w:rPr>
          <w:sz w:val="26"/>
          <w:szCs w:val="26"/>
          <w:lang w:val="bg-BG"/>
        </w:rPr>
        <w:t>ПО-09-</w:t>
      </w:r>
      <w:r w:rsidR="00814C86">
        <w:rPr>
          <w:sz w:val="26"/>
          <w:szCs w:val="26"/>
          <w:lang w:val="bg-BG"/>
        </w:rPr>
        <w:t>343</w:t>
      </w:r>
      <w:r w:rsidR="00320F7F">
        <w:rPr>
          <w:sz w:val="26"/>
          <w:szCs w:val="26"/>
          <w:lang w:val="bg-BG"/>
        </w:rPr>
        <w:t>/</w:t>
      </w:r>
      <w:r w:rsidR="00814C86">
        <w:rPr>
          <w:sz w:val="26"/>
          <w:szCs w:val="26"/>
          <w:lang w:val="bg-BG"/>
        </w:rPr>
        <w:t>31</w:t>
      </w:r>
      <w:r w:rsidR="00320F7F">
        <w:rPr>
          <w:sz w:val="26"/>
          <w:szCs w:val="26"/>
          <w:lang w:val="bg-BG"/>
        </w:rPr>
        <w:t>.0</w:t>
      </w:r>
      <w:r w:rsidR="00814C86">
        <w:rPr>
          <w:sz w:val="26"/>
          <w:szCs w:val="26"/>
          <w:lang w:val="bg-BG"/>
        </w:rPr>
        <w:t>7</w:t>
      </w:r>
      <w:r w:rsidR="00320F7F">
        <w:rPr>
          <w:sz w:val="26"/>
          <w:szCs w:val="26"/>
          <w:lang w:val="bg-BG"/>
        </w:rPr>
        <w:t>.20</w:t>
      </w:r>
      <w:r w:rsidR="00814C86">
        <w:rPr>
          <w:sz w:val="26"/>
          <w:szCs w:val="26"/>
          <w:lang w:val="bg-BG"/>
        </w:rPr>
        <w:t>20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57E11473" w14:textId="13C6CC03" w:rsidR="00813748" w:rsidRDefault="00813748" w:rsidP="005E5F37">
      <w:pPr>
        <w:ind w:firstLine="708"/>
        <w:jc w:val="both"/>
        <w:rPr>
          <w:sz w:val="26"/>
          <w:szCs w:val="26"/>
          <w:lang w:val="bg-BG"/>
        </w:rPr>
      </w:pPr>
    </w:p>
    <w:p w14:paraId="4C8D4D95" w14:textId="77777777" w:rsidR="00813748" w:rsidRPr="00675C20" w:rsidRDefault="00813748" w:rsidP="005E5F37">
      <w:pPr>
        <w:ind w:firstLine="708"/>
        <w:jc w:val="both"/>
        <w:rPr>
          <w:sz w:val="26"/>
          <w:szCs w:val="26"/>
          <w:lang w:val="bg-BG"/>
        </w:rPr>
      </w:pPr>
    </w:p>
    <w:p w14:paraId="01C62D4D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2AC498EC" w14:textId="63E62A56" w:rsidR="008F3A6E" w:rsidRPr="00675C20" w:rsidRDefault="008F3A6E" w:rsidP="008F3A6E">
      <w:pPr>
        <w:ind w:firstLine="709"/>
        <w:jc w:val="center"/>
        <w:rPr>
          <w:lang w:val="bg-BG"/>
        </w:rPr>
      </w:pPr>
    </w:p>
    <w:p w14:paraId="0FF323F3" w14:textId="7DB6DAAB" w:rsidR="00813748" w:rsidRPr="00675C20" w:rsidRDefault="00813748" w:rsidP="008F3A6E">
      <w:pPr>
        <w:ind w:firstLine="709"/>
        <w:jc w:val="center"/>
        <w:rPr>
          <w:lang w:val="bg-BG"/>
        </w:rPr>
      </w:pPr>
    </w:p>
    <w:p w14:paraId="43225190" w14:textId="29777884"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 w:rsidRPr="00675C20">
        <w:rPr>
          <w:lang w:val="bg-BG"/>
        </w:rPr>
        <w:t>.</w:t>
      </w:r>
      <w:r w:rsidR="002E3707">
        <w:rPr>
          <w:lang w:val="bg-BG"/>
        </w:rPr>
        <w:t>Литаково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2E3707">
        <w:rPr>
          <w:lang w:val="bg-BG"/>
        </w:rPr>
        <w:t>43904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814C86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3C6878">
        <w:rPr>
          <w:lang w:val="bg-BG"/>
        </w:rPr>
        <w:t>2</w:t>
      </w:r>
      <w:r w:rsidR="00814C86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77C7C606" w14:textId="77777777" w:rsidR="00DE6AC5" w:rsidRPr="00DE6AC5" w:rsidRDefault="00DE6AC5" w:rsidP="005745ED">
      <w:pPr>
        <w:ind w:firstLine="720"/>
        <w:jc w:val="both"/>
        <w:rPr>
          <w:lang w:val="bg-BG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850"/>
        <w:gridCol w:w="993"/>
        <w:gridCol w:w="850"/>
        <w:gridCol w:w="851"/>
        <w:gridCol w:w="1134"/>
      </w:tblGrid>
      <w:tr w:rsidR="00DE6AC5" w:rsidRPr="008C3BED" w14:paraId="182D5D2C" w14:textId="77777777" w:rsidTr="000E091E">
        <w:trPr>
          <w:cantSplit/>
          <w:trHeight w:val="227"/>
        </w:trPr>
        <w:tc>
          <w:tcPr>
            <w:tcW w:w="42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3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B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A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9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DE6AC5" w:rsidRPr="008C3BED" w14:paraId="3D46ADB4" w14:textId="77777777" w:rsidTr="000E091E">
        <w:trPr>
          <w:cantSplit/>
          <w:trHeight w:val="227"/>
        </w:trPr>
        <w:tc>
          <w:tcPr>
            <w:tcW w:w="42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1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7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3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0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2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7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7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DE6AC5" w:rsidRPr="008C3BED" w14:paraId="5D4453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B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D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1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6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0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B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5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F40B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8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4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2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3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7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C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0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1873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C6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6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C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EF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E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0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0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</w:tr>
      <w:tr w:rsidR="00DE6AC5" w:rsidRPr="008C3BED" w14:paraId="6B9260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9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B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8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9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B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8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1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3B29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0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A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2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5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7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F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C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C1D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2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1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3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D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9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9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A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4C6C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D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0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0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5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8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B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4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4080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6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7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E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D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B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2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6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E683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9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8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6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0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5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B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2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E2CA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3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4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B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0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2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0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F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9C2A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2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9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4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5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7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C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6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FDFB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D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D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6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8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A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F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D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0FBE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8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6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F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3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9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2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C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AF7C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5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9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E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4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F9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78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5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B4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E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6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E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D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4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9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D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DB21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2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A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E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B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8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E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6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D17C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3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C0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C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5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3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1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C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091F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E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B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3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6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B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F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5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648C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6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F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2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3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9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8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9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3289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F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3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F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E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0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C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2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8D02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B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E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1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7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4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3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89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03CA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6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3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5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6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C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6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5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9DD5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9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3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4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6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0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3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DE6AC5" w:rsidRPr="008C3BED" w14:paraId="30463E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B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1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B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2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8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8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F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41A4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F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D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F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9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E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3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F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DE6AC5" w:rsidRPr="008C3BED" w14:paraId="1A10A2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3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E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1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1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2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9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B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6A88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F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5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D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D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6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6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0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5D0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1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0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F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5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0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7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0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858E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2D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5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9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7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3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D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4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190D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4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1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9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9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4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2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8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A3D0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B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A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F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1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4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A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</w:tr>
      <w:tr w:rsidR="00DE6AC5" w:rsidRPr="008C3BED" w14:paraId="6AFFD9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E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C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4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7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9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F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C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AC99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6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C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7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3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7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2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8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A187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5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E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3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1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A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0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9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DE6AC5" w:rsidRPr="008C3BED" w14:paraId="28E62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9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F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1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3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8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9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D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9A0D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7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7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E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5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2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5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3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2E56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B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7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A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8F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7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0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E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2CA1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6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3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2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9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D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E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B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42C7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B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7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C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A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3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F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E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4E57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2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D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B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6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4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9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0D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B8B5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C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D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D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A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A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5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8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E52F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E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0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5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7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0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6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7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6A78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3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D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5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7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E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5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7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1016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C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9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5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6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9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9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F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7100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7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9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0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3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5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9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2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11A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8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A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4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B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B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7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A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89E0B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6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E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0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F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2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D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A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C233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9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1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4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3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B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7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2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5E28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8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5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3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0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7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DC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4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B8E1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6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F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E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B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2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F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A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</w:tr>
      <w:tr w:rsidR="00DE6AC5" w:rsidRPr="008C3BED" w14:paraId="22E2B0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29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C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4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6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9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B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E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5661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37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4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1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E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A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2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B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DE6AC5" w:rsidRPr="008C3BED" w14:paraId="409491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3F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A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9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3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2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6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2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1E9129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6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0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D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F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B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9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2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8BC5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A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D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7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B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5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6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B3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16A9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7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0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9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5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E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D4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C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419A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2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5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4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0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E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1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D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D5AC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D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4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B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4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7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A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2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</w:tr>
      <w:tr w:rsidR="00DE6AC5" w:rsidRPr="008C3BED" w14:paraId="19F02D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E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D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D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0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1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4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0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DE6AC5" w:rsidRPr="008C3BED" w14:paraId="543A29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C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1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8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4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8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9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4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E922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8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5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8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F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C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E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B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B64A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BA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4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D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0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4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C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9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5DC5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7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9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F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B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7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1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B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A5E9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D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C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2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D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B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7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B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</w:tr>
      <w:tr w:rsidR="00DE6AC5" w:rsidRPr="008C3BED" w14:paraId="3CD0C5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1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B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7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2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0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4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9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E9F2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0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2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C8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B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6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4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7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B77B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0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9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F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8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9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E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F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E53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2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8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9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D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3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1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9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B989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E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4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9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9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4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D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5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025E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25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5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9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D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A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6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F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A092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2B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E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A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0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9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3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6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70FE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2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F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B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4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4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6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8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250C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5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1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D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2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9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B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B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B562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5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0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0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4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C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2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4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69BD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C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6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4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C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4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B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9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94BB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9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8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3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4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B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E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4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DE6AC5" w:rsidRPr="008C3BED" w14:paraId="703057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6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4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A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1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7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2F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8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9181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B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1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2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8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A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9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5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501D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C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6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B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E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F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4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D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8705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5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2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1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4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4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B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3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AF7E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D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6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F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E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6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B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A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16E3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5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3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1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B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A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8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F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</w:tr>
      <w:tr w:rsidR="00DE6AC5" w:rsidRPr="008C3BED" w14:paraId="297ACA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E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C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0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8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6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0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3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43EC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0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9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4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F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B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6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DE6AC5" w:rsidRPr="008C3BED" w14:paraId="1A9BAC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6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D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A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1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8F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8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6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8FA1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6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0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D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D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B0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D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2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167B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3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4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F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1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9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5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B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F08B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5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9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1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7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2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6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5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F61F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8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7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E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DA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1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7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C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DE6AC5" w:rsidRPr="008C3BED" w14:paraId="790A32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4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A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2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0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9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0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1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069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4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8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4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A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E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0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7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</w:t>
            </w:r>
          </w:p>
        </w:tc>
      </w:tr>
      <w:tr w:rsidR="00DE6AC5" w:rsidRPr="008C3BED" w14:paraId="61B07A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8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A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D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B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A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8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7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9630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C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9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3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A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2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B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8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D72A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F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2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7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D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B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4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8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DB59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D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A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5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C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9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A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0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4E1FC7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C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1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4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C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A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4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1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1516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F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1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B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7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2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C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D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</w:t>
            </w:r>
          </w:p>
        </w:tc>
      </w:tr>
      <w:tr w:rsidR="00DE6AC5" w:rsidRPr="008C3BED" w14:paraId="30C951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7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A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E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2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8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D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5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</w:tr>
      <w:tr w:rsidR="00DE6AC5" w:rsidRPr="008C3BED" w14:paraId="748BC5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C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5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4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F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A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D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2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3A7E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C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D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5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F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7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F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5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DAE4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6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4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D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A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2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A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5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E9D0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F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0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7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9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7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9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4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CF96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E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B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A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B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7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6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C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7D9C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4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2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8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F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B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4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1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C4D1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E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7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A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A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1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D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D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6908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2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F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4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3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8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3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3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</w:tr>
      <w:tr w:rsidR="00DE6AC5" w:rsidRPr="008C3BED" w14:paraId="23F951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9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D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1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3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126.316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4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3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21.684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B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130.10</w:t>
            </w:r>
          </w:p>
        </w:tc>
      </w:tr>
      <w:tr w:rsidR="00DE6AC5" w:rsidRPr="008C3BED" w14:paraId="363A5E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4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9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0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D2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7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B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6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1710DF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9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8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E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A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E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3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7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DBB3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B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3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E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6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4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0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E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393C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C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5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6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B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0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F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4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97FB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F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1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B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1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3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E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5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5D3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F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2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9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F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9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5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3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049A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0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5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F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8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31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D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8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63C8B9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67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F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2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5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3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0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4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2092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C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6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9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9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D0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9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2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AD13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9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5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5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5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5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5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1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DE6AC5" w:rsidRPr="008C3BED" w14:paraId="6BA198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4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D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9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2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3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D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E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C0E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5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5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9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C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1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E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8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0BD6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2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E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3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8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3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E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C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C1B1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D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E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4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8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5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7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E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E997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2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7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8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4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D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D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A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315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6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0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E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1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E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D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0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DE6AC5" w:rsidRPr="008C3BED" w14:paraId="50BECF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7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9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F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D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4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3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B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BA21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2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6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B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2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5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E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D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6155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C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1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A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CC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B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A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87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A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E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F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B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F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6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8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B4C8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C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6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0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B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2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A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0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5BB1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A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5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8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5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C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B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0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B74B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7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8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3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9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1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B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6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C58B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C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3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1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5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7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0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9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DE6AC5" w:rsidRPr="008C3BED" w14:paraId="21382B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1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E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3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0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8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7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8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B81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D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D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9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C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5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E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F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CF51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C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A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7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1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E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F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9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2AF937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D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F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A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8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E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D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C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8BC1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8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C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F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B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8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D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C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0851A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9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4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2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0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0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0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D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567919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6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4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B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3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5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6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8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975D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F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3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5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D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3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B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C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6AE2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B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2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C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4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4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A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C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861B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D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1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4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5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0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0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5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</w:tr>
      <w:tr w:rsidR="00DE6AC5" w:rsidRPr="008C3BED" w14:paraId="2016B1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E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1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7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8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8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6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6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6899D1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D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C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5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0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0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4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6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1E8BC5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3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B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E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6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5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3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7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96C6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8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C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1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D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7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D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5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5E9A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C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0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D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E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0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A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C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2E7B0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7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8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7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B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1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E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D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9BD59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9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2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5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9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1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7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8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4565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7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6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B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4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4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F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8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0530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9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2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B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C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3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C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4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D9549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5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6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2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4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D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0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D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150B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8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E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9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B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E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F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0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7A4B95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6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2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B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F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B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9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1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22FD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0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B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0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0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0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4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F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61AC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B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5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4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7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2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E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7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F3F3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0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5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7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6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7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5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F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EB29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4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F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E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6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B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B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4247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5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3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4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9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B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F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6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</w:tr>
      <w:tr w:rsidR="00DE6AC5" w:rsidRPr="008C3BED" w14:paraId="39A69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9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6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D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9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6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F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F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E1C5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0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A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2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D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5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A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D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3D80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2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D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9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0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7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F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0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974A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3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4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7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C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83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6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3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6D4C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C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7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C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6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9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B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8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AB74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5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4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A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8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2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B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0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B32A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B5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3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A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2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E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7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1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</w:tr>
      <w:tr w:rsidR="00DE6AC5" w:rsidRPr="008C3BED" w14:paraId="2A0FDC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E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1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E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8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D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A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1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916E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C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5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00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C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B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A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5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F783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2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7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2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4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F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A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3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FB5C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8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3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3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5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6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0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7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34C6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5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9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A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2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C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A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E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</w:tr>
      <w:tr w:rsidR="00DE6AC5" w:rsidRPr="008C3BED" w14:paraId="7E7BE9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9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3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1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C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7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C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1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</w:tr>
      <w:tr w:rsidR="00DE6AC5" w:rsidRPr="008C3BED" w14:paraId="4EB5A5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2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0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B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B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6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E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9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</w:tr>
      <w:tr w:rsidR="00DE6AC5" w:rsidRPr="008C3BED" w14:paraId="43D869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6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4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2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B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6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2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A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EDC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F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A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7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C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D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1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2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5813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F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8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D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4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F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C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5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E02E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C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7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E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2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A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2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9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A150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9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8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D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6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6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0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8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29C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C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E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8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8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0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3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1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B8BC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8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D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E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2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C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5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2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DE6AC5" w:rsidRPr="008C3BED" w14:paraId="3851C5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8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C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8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0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E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9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9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</w:tr>
      <w:tr w:rsidR="00DE6AC5" w:rsidRPr="008C3BED" w14:paraId="4E0CED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0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8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5F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A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5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5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4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75B2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4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A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E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0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C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7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F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86E78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7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5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C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A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A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1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2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A7EEF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2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8F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5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E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4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3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8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0967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A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0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D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0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B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B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F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</w:tr>
      <w:tr w:rsidR="00DE6AC5" w:rsidRPr="008C3BED" w14:paraId="6CEF07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1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B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6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A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7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9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1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694A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3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E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A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A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0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6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C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8477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9A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0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9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7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5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1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0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789D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D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E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5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9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6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5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0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</w:tr>
      <w:tr w:rsidR="00DE6AC5" w:rsidRPr="008C3BED" w14:paraId="1CAB83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9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1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B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7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D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2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2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3F27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1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7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9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D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5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9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C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0202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B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4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E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8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7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7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4C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42C6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E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5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1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B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C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5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E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90BA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C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D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9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F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9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A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D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05FB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6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F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3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7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D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3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4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AD38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1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5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4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1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3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E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2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</w:tr>
      <w:tr w:rsidR="00DE6AC5" w:rsidRPr="008C3BED" w14:paraId="733A14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DF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5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C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D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A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C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6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5588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2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B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E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B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0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5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C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2BC2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2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8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7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D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4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0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9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56E5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0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C0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C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5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A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B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B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6F02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4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7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7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2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D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A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A809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C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5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4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3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3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C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5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5D7E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1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9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E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6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7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0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D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D993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2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9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C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C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3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9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6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0590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2C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3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5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4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2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5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B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BD42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5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3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1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0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0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9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D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</w:tr>
      <w:tr w:rsidR="00DE6AC5" w:rsidRPr="008C3BED" w14:paraId="208422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2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4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9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B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DF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8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C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4B54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6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E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3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9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8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6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A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4C3A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A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D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4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D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1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D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9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3BBE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8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5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6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8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E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9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4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DFA5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B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5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9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9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E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2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C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</w:tr>
      <w:tr w:rsidR="00DE6AC5" w:rsidRPr="008C3BED" w14:paraId="5D65BD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3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9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8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2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A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E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9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9DA1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6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F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8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5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C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7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2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CCC8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D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8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D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C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7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4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F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1330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8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B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4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A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F3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1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3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5184D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7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3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E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0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A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0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9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CAD9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A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0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4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E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8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B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9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D3F9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9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4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1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A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4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2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A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</w:tr>
      <w:tr w:rsidR="00DE6AC5" w:rsidRPr="008C3BED" w14:paraId="68CF8B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0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8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7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1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6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C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2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A163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8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0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0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A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F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F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B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9C2B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6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4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3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7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1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2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C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0D0B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2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C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E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7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5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9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D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4B0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D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E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9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F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4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A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9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6FCA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D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5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9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5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D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2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7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9B26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8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2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E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E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B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D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1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AAF2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6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6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3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0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4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A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E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</w:tr>
      <w:tr w:rsidR="00DE6AC5" w:rsidRPr="008C3BED" w14:paraId="7C4E94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8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2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9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9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F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F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F1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D2C7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2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1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5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E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F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0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8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</w:tr>
      <w:tr w:rsidR="00DE6AC5" w:rsidRPr="008C3BED" w14:paraId="45D177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2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E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A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2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1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B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2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63D8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C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F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F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3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E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B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A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D1CC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6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5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2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E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D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4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6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</w:tr>
      <w:tr w:rsidR="00DE6AC5" w:rsidRPr="008C3BED" w14:paraId="74799F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3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2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E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B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C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B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8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4CB8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D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2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F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8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1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C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D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412B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E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E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3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F3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7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B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4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467E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B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4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7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9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8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A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E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A466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C2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9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E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B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1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D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5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8C6D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4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A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B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9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0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7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C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DE6AC5" w:rsidRPr="008C3BED" w14:paraId="7EC145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7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5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D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5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1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F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7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</w:tr>
      <w:tr w:rsidR="00DE6AC5" w:rsidRPr="008C3BED" w14:paraId="489A41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0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1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C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B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B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2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9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EA2A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3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F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B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B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D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3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2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A505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1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C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9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F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B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6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1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CBB0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A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2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A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2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F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0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2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DE6AC5" w:rsidRPr="008C3BED" w14:paraId="19501C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8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B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5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9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6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C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3703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9F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D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F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4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C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4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3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000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B5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8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9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9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0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E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F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830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0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5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2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EF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A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8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4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6663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A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A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A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0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F2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0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3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DE6AC5" w:rsidRPr="008C3BED" w14:paraId="24AE33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E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C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F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2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4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D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A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DE6AC5" w:rsidRPr="008C3BED" w14:paraId="7156AD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A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3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9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B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6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7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4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F62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1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B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3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6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C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2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7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EDBE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B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E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4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6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4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4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1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</w:tr>
      <w:tr w:rsidR="00DE6AC5" w:rsidRPr="008C3BED" w14:paraId="5CE2A7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9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5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2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1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2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C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6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DE6AC5" w:rsidRPr="008C3BED" w14:paraId="1F1360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6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F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8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0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B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1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1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D9C7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2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2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F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B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5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0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0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9DE6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0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4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5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0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8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2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C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7C555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1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6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2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A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9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3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1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DE6AC5" w:rsidRPr="008C3BED" w14:paraId="73E57E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7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5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D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4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9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F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0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C8D6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E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F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C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A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F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3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C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1E8B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2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3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C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D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A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2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8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C7EF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B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F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A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C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F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6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2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F0E17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4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E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1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E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F0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3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6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EEA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A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B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E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E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D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5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9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D917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5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E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20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6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8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7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D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3728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A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F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3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F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B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A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2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12EF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F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5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4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1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7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F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B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2C9E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B5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E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2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4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D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B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3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0095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E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C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A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F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2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A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B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1190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B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5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3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B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8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6C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1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2B48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1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7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E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6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83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C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B5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A653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8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F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F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A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D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A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F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DF9B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0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1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B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B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0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4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2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758B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3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D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4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9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D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A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2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6392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3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F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F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A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3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5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1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DE6AC5" w:rsidRPr="008C3BED" w14:paraId="3DF5B0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1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B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0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F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2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2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9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F41B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2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3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D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8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4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7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1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4EF4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C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A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F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C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2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9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0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8087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4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B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A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2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4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D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0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</w:t>
            </w:r>
          </w:p>
        </w:tc>
      </w:tr>
      <w:tr w:rsidR="00DE6AC5" w:rsidRPr="008C3BED" w14:paraId="59240E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5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2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B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1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A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1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F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10C6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9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5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1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3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D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4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3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A6D5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4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5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E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4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C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7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2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E2EB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A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B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2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0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0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8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2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6754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F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9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1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6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4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5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2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EB51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4A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D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D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CB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A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0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1BFC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7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7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F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7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1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4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E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29AA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8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C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6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5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1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3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D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4875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B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B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4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6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1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E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B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3521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D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6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B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9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D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9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0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5C53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7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E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F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7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B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1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1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</w:tr>
      <w:tr w:rsidR="00DE6AC5" w:rsidRPr="008C3BED" w14:paraId="63723B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1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B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5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C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0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B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C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16A5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3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9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E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C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F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0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B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EE9A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0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D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C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8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0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6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E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DE6AC5" w:rsidRPr="008C3BED" w14:paraId="0679BD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2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E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3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D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D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9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3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C470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A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A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3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9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3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D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E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AB8D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9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1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4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0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E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1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0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  <w:tr w:rsidR="00DE6AC5" w:rsidRPr="008C3BED" w14:paraId="182D91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E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6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F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F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C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F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7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</w:tr>
      <w:tr w:rsidR="00DE6AC5" w:rsidRPr="008C3BED" w14:paraId="4BE37F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4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B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6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0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A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9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F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902F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4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C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0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A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C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F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1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</w:tr>
      <w:tr w:rsidR="00DE6AC5" w:rsidRPr="008C3BED" w14:paraId="3DFCEF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A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5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8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C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D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0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2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ABFA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7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B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B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EC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3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3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0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45E9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C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3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1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F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3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B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D938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1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4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0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B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C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A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B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35D2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3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F1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0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0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4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E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0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5688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2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2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88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3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D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E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6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0DB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E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E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8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4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0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3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1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4E88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0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8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0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3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8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1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6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F9AB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4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2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A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2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8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B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B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51FD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2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7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7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E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F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7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5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34A0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6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C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9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5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5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D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5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0E0D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9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2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A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5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A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2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6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4CFFBF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2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6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1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2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F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2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D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A072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4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2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6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4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B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9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E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</w:tr>
      <w:tr w:rsidR="00DE6AC5" w:rsidRPr="008C3BED" w14:paraId="0A2A94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B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C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0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1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1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6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2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32843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B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9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E9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0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5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6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3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49ED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C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5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D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6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3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D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3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0233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D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7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7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A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6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1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F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EEC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B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A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1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1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B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F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2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DE6AC5" w:rsidRPr="008C3BED" w14:paraId="0EC46F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D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1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3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A1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0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E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B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493A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7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4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5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F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E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0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3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</w:tr>
      <w:tr w:rsidR="00DE6AC5" w:rsidRPr="008C3BED" w14:paraId="3E2921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7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6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9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8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2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A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B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DA54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1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D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3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B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F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A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A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9043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4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1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B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A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7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6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3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0EDA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4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F2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F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C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7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E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A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009A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8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7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C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5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8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A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0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FAF0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6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A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7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5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3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D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9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C7E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1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6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3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2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A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0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A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90CE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E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E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B4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AB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F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7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6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CEFE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D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1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4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6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9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A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C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89C4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F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E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F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8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A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F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5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CB68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3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0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9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6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2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E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6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1569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7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A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8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6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B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A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4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5EA2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7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3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0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5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7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1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0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7809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D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8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6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3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1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9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0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7CB4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D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B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3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3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A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D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3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A8A5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4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6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6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8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6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D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E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BAB0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D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7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D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2C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8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8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2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</w:tr>
      <w:tr w:rsidR="00DE6AC5" w:rsidRPr="008C3BED" w14:paraId="59A9DC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8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7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2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A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5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C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4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3651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7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9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0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4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3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F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F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C15D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C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C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5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1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292.274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4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B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75.843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8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455.06</w:t>
            </w:r>
          </w:p>
        </w:tc>
      </w:tr>
      <w:tr w:rsidR="00DE6AC5" w:rsidRPr="008C3BED" w14:paraId="549E43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E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5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1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D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3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B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B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6FA1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0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3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1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0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3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7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E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94C4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0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7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9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B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9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5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1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08CB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DA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D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9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4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8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C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F5FE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C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1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2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6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D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E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0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B82F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1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E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F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D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1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F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0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5B058C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2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4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D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4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6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8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F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1492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B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49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D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5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D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ED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9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183F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C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3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3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3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0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A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7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406E8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C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D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F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B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F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3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A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D988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A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0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B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B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E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A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4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0FC5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C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2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4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F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4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1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F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70A7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1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F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A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6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A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0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4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8850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2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"ВАЛ КОМЕРС ГРУП"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9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04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1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A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7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E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2D28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2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6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0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E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4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4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8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25.19</w:t>
            </w:r>
          </w:p>
        </w:tc>
      </w:tr>
      <w:tr w:rsidR="00DE6AC5" w:rsidRPr="008C3BED" w14:paraId="1DB8E0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9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C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F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8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4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4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8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8EB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A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D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B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3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F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9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D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1967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3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C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6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0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3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D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7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10E5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A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6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1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3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0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6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1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22AF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B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E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B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4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2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9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9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C5F5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7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2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B3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E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F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2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F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3F03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3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2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C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1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2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3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D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</w:t>
            </w:r>
          </w:p>
        </w:tc>
      </w:tr>
      <w:tr w:rsidR="00DE6AC5" w:rsidRPr="008C3BED" w14:paraId="0D2D98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F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0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C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3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6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6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9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2564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7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3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C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E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5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E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6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033F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B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F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7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8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A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A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D07C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0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4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47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E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9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B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1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3CB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D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9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4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8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5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8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4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DE6AC5" w:rsidRPr="008C3BED" w14:paraId="3E9D77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F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9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0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4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4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E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A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6389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4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A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4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5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2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D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E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1DB6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5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1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6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C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2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3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4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06B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E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A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8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D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2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D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5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9E29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2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A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8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D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5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5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0710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E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5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9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6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D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B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A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</w:tr>
      <w:tr w:rsidR="00DE6AC5" w:rsidRPr="008C3BED" w14:paraId="024B36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9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1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6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E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7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5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7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307A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9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2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6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3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F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6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4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</w:tr>
      <w:tr w:rsidR="00DE6AC5" w:rsidRPr="008C3BED" w14:paraId="371ECC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E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6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A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B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B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0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7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</w:tr>
      <w:tr w:rsidR="00DE6AC5" w:rsidRPr="008C3BED" w14:paraId="48D6FA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9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E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C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4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2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2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1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0EE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0E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5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5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C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7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0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3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7115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5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9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4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7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1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0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D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AD5C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D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4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B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B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5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4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0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F7A7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7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7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8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4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3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6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2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AEC9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6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1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B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5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4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B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F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C7E2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5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2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74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8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9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4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4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2C40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9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8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A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B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B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7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B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A6B0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3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8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6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8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0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B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C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7C6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7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3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4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5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5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C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F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13.07</w:t>
            </w:r>
          </w:p>
        </w:tc>
      </w:tr>
      <w:tr w:rsidR="00DE6AC5" w:rsidRPr="008C3BED" w14:paraId="2D7FDA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E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F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7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D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D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C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A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12.98</w:t>
            </w:r>
          </w:p>
        </w:tc>
      </w:tr>
      <w:tr w:rsidR="00DE6AC5" w:rsidRPr="008C3BED" w14:paraId="5A676D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6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B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4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2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7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F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0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FC7B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1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F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5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C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C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8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1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6FEF0A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9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8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2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5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3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0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6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42D7E9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C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E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D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6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4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9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A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ACA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4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8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2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1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2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4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E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30C3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D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3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1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2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2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4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3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2987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4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3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1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9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4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A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C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789C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7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7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B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9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A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6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B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</w:tr>
      <w:tr w:rsidR="00DE6AC5" w:rsidRPr="008C3BED" w14:paraId="78F41E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3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3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6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3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7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9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F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7A1D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2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C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B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B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0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7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2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DE6AC5" w:rsidRPr="008C3BED" w14:paraId="27F224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D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C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1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2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E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7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7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BC0A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F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3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2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12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D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7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C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48A4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5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59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9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3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0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7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C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</w:tr>
      <w:tr w:rsidR="00DE6AC5" w:rsidRPr="008C3BED" w14:paraId="03BC15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3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D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5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A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7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0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0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DE6AC5" w:rsidRPr="008C3BED" w14:paraId="00E319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8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2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0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D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E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C6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D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</w:tr>
      <w:tr w:rsidR="00DE6AC5" w:rsidRPr="008C3BED" w14:paraId="1DC0D3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1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F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A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8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4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2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D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499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9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D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2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B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A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B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4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8F4D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E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7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4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A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A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D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3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2E7763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7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F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7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0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0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1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0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C7BA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3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A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1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B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5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4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6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9988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8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7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3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A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A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B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9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BBBB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47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8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3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2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6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0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D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</w:tr>
      <w:tr w:rsidR="00DE6AC5" w:rsidRPr="008C3BED" w14:paraId="3AD3C2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4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2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B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E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F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5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5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</w:tr>
      <w:tr w:rsidR="00DE6AC5" w:rsidRPr="008C3BED" w14:paraId="138DDC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E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E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6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8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0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B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4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53112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F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E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3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5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B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F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F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948F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5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4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4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A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0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B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C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7287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F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2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2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E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8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5C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1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569E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A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A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E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9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8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8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6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F97D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F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0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F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1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0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8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4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</w:tr>
      <w:tr w:rsidR="00DE6AC5" w:rsidRPr="008C3BED" w14:paraId="3DBCC7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B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B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B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1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3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E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C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070C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7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9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6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B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D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C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F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CD5D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C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1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6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D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A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7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9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8D54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5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7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2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0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4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1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</w:tr>
      <w:tr w:rsidR="00DE6AC5" w:rsidRPr="008C3BED" w14:paraId="2E3B7A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3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6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5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C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B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C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1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462B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8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2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A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F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6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0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4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933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5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D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E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A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1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4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3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41AF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4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A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1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C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C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38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2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E120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F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5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E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4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7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3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7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28F7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C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A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6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E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A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3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1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</w:t>
            </w:r>
          </w:p>
        </w:tc>
      </w:tr>
      <w:tr w:rsidR="00DE6AC5" w:rsidRPr="008C3BED" w14:paraId="7A1F2E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8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F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7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E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8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B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4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F07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A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9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E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E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5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E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E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</w:t>
            </w:r>
          </w:p>
        </w:tc>
      </w:tr>
      <w:tr w:rsidR="00DE6AC5" w:rsidRPr="008C3BED" w14:paraId="06BCE3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1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E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2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3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A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2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9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A58B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2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1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7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9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0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C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A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176B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6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7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0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2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3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7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5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1837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5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4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BA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9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1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A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6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9BAC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9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C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4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6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F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3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6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CDB9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A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0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2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B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4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9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5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A979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B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8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D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39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AE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0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D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273A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9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4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9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B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1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F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0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25DF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4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8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A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3F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1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3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2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C5F2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F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E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9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7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7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A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7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EEB2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0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4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6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D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1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8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3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B89E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2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D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F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E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4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7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0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DE6AC5" w:rsidRPr="008C3BED" w14:paraId="6EDDF8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A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6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6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2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3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B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5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3DF38A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9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B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0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C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0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0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1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CC8F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5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1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C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4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6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D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F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E45B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A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A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D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F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5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F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0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038E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E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7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E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6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E9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C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D2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2A25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0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7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C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E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9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9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7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D74C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C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7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C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A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7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D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E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655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5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5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4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9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C5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B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6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3725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E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B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5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0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9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6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1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</w:tr>
      <w:tr w:rsidR="00DE6AC5" w:rsidRPr="008C3BED" w14:paraId="6BC766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0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1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6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E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C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B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8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9D9E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8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5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1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D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C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1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BB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F02B8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A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3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A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4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5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6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3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1CDE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C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6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F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3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4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F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1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</w:tr>
      <w:tr w:rsidR="00DE6AC5" w:rsidRPr="008C3BED" w14:paraId="4D935D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F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7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B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26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B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4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F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DE6AC5" w:rsidRPr="008C3BED" w14:paraId="097ED7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6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1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5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3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2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1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A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CF89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D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B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E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6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D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3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3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6F7C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B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5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B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2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A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4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6FD6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D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0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9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8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8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6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F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2171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2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F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1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D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0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0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7B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2C1A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D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8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E9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1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A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1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C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</w:tr>
      <w:tr w:rsidR="00DE6AC5" w:rsidRPr="008C3BED" w14:paraId="20878E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9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5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B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3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8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B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F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1BF1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A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КО"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F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4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9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D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E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A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D012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3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4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6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C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132.085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9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2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34.654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6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207.92</w:t>
            </w:r>
          </w:p>
        </w:tc>
      </w:tr>
      <w:tr w:rsidR="00DE6AC5" w:rsidRPr="008C3BED" w14:paraId="71F527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6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37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4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4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2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C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C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221F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3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1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6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0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7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A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2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5446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B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9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3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E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D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D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F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3B26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6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0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7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4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27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A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2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7810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9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2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6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E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4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D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7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6F4B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7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C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1C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C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6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C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6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1D2C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4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D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3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0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3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9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0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119F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5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B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0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D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F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B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1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0C6E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A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C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4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1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7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A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A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AF1C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5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D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BD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8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0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9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4D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1898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2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63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E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3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E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3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9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B548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5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4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2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3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9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A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B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1F2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D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D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8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6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D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2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5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1328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7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3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3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8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2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6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8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</w:tr>
      <w:tr w:rsidR="00DE6AC5" w:rsidRPr="008C3BED" w14:paraId="6F53C3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E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9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2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E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8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F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7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3098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0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D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1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9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0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6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E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F4B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3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8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B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1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C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4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F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7163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9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0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A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E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2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A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D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CD17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9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4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F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4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0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1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5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DE6AC5" w:rsidRPr="008C3BED" w14:paraId="06C5BE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B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F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D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B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E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A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F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DC3E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1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74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C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3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1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2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F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</w:tr>
      <w:tr w:rsidR="00DE6AC5" w:rsidRPr="008C3BED" w14:paraId="573822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0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8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C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2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0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5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8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D598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D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C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4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1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1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B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C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BCFF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1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9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5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F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8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C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0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146C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C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8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A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5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F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F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B6D0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1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4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C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D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7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9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4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EBB4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7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D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9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1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6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E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2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BBD1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4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E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7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6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C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1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F8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039F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D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4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6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3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6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5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8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CF05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8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7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B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5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F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F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C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AEBE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9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4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C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3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7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2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5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</w:tr>
      <w:tr w:rsidR="00DE6AC5" w:rsidRPr="008C3BED" w14:paraId="6A80DC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E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B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2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2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A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A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1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</w:tr>
      <w:tr w:rsidR="00DE6AC5" w:rsidRPr="008C3BED" w14:paraId="381943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F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9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0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F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4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B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C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6608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DA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D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F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7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4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3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1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</w:tr>
      <w:tr w:rsidR="00DE6AC5" w:rsidRPr="008C3BED" w14:paraId="3A3ED5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77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A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9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2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4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B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1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E54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1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D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D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E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A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B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1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7C69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9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9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8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7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2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6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60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AAB6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D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7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1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3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2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B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2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BC70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7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B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F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8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7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0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9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179C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B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3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1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4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B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F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7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72EC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0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5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B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3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3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0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D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878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1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A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0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6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B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D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E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</w:tr>
      <w:tr w:rsidR="00DE6AC5" w:rsidRPr="008C3BED" w14:paraId="3A7A46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B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7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4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D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8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0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3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C8C4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A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8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B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0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3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4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3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D788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5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2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7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4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9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8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C964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E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3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A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2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7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7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6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88B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9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F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6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0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1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D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7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313F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6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D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9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F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1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5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B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3F2C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4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C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A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A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C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E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3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C712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F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F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1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1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9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C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E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3995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C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4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B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4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C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1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8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3514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4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4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C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4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9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4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E1C0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F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7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FE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6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F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1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6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FD87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A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0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4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6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9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7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0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6393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4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D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5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B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B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3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1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FEC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C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6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C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8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F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5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0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1D90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1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E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C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9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3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9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C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D0F8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6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9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4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0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0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4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0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7CDB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C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6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5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2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9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7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4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CFE0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1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2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0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D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2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B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8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E728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7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F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4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BF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8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B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A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6E52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4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D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9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1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F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3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B5C7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7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E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F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3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B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B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5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7F4C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5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3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A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6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7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B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5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DE6AC5" w:rsidRPr="008C3BED" w14:paraId="518526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0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9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7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D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3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7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D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3847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C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B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D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F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4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2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0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CB99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3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9F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1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B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3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4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4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6A0C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1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B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7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8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0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4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3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BB44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A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B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E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99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3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B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F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8764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C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B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6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C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E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1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C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174E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4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3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6A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3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1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B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1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0765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7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D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B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0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C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F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F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35B0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82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1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B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D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F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7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C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ADDF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1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2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C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F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8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D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D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67FF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2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B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A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6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2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0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B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</w:tr>
      <w:tr w:rsidR="00DE6AC5" w:rsidRPr="008C3BED" w14:paraId="27356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C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6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C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7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5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5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4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ED26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6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C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4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8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2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A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3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EFEE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B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C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6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9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4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F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5A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1CBE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8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4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6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A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1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34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7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224B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4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0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A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F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C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0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D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24C9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0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4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4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5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9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7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B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DE6AC5" w:rsidRPr="008C3BED" w14:paraId="42C894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5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8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6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E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9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1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6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260037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C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5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F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E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0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8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4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1382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7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7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2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A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7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5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0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0D54B0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6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C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0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3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D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E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2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2C3A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0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C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A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F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E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9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3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</w:t>
            </w:r>
          </w:p>
        </w:tc>
      </w:tr>
      <w:tr w:rsidR="00DE6AC5" w:rsidRPr="008C3BED" w14:paraId="565671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2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0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0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E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6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1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3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9D68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5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F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6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0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3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8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C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</w:t>
            </w:r>
          </w:p>
        </w:tc>
      </w:tr>
      <w:tr w:rsidR="00DE6AC5" w:rsidRPr="008C3BED" w14:paraId="4E1D54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F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9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2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6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1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8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4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3BAB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8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0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3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1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0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B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0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49B8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A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C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C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6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C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7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6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BC48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0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F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5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6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9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D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2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51C4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3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2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6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5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0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2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4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5BF1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F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5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7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5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C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3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A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47EB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5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2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C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7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8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C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B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</w:tr>
      <w:tr w:rsidR="00DE6AC5" w:rsidRPr="008C3BED" w14:paraId="660534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2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3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8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4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9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B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BECB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2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2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C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1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63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9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8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3E00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E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9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C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E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8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9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0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98AD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3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D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D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1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7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D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D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748B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A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6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C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B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2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9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B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6DC1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C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0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4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3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A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2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9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F359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C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B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F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F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F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9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8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7A94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2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3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B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7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3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9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9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DE6AC5" w:rsidRPr="008C3BED" w14:paraId="25E32D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A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7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6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5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D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5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5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FA4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2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4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7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8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0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A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9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0CFE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D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1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9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2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B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6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8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C1D7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A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1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A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7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3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7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B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047824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8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1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A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4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0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C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9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40C5FF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E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7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8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D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2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3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F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7EE8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2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2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5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1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3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9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7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2DBD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8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71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2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22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137.780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4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4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2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124.79</w:t>
            </w:r>
          </w:p>
        </w:tc>
      </w:tr>
      <w:tr w:rsidR="00DE6AC5" w:rsidRPr="008C3BED" w14:paraId="7E59D4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3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F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B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2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6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5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E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A10B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D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C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0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9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7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7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A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3BF7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9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D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5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F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2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1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F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948B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1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F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E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3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8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A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6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4987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8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8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D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4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9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B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A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5DAF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4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A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F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8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2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6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1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</w:tr>
      <w:tr w:rsidR="00DE6AC5" w:rsidRPr="008C3BED" w14:paraId="5AB81E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E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6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2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3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5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8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C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8D31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B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B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5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6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9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6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E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BB07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D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9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C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8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78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7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F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24CF16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5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D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7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9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6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6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C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19F85B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C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C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F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8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ED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5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B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BE6D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3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8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8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4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3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7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B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</w:tr>
      <w:tr w:rsidR="00DE6AC5" w:rsidRPr="008C3BED" w14:paraId="347024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4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E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1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2C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7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3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E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C869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6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A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2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7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A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2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4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156C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D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7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4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3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BD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6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5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3D68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38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4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3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F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B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6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3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0877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0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9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4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B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E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B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2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9245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E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C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F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7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A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8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8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A9A5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B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9C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0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D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F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2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C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322F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1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B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7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5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D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5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9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265C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E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7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3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1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5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6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0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AEA3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D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1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7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A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1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4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E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55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C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F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E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1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5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C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A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812F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F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5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5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C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1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D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2C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21E7C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2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6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5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1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5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A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9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437A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D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5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5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6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0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2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8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</w:tr>
      <w:tr w:rsidR="00DE6AC5" w:rsidRPr="008C3BED" w14:paraId="209C17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F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E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7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2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D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D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D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</w:tr>
      <w:tr w:rsidR="00DE6AC5" w:rsidRPr="008C3BED" w14:paraId="4A1869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C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B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9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8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7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5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C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A77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9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B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3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3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7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B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E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85E6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1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E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9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A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0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2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F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B8CD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F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7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7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9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8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3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1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12C3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0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8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4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2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E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1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A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15DF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D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C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3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B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5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B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E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1702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3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2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0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1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E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3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3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2E3C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0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0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B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4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4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A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E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21B4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E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2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2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A1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0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5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6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34D6C0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5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E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E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9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1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8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8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00A72C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E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2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C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E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3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A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9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1142CA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4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9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1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C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68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8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B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29B1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F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3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5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E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7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D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3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46AB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E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B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2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1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D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E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8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7EE9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3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4A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F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4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9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B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0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CEA3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6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F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B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D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B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B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5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AACC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6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9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E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6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5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B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0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AB26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9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B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0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7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E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9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F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</w:t>
            </w:r>
          </w:p>
        </w:tc>
      </w:tr>
      <w:tr w:rsidR="00DE6AC5" w:rsidRPr="008C3BED" w14:paraId="767BC9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D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9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0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1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4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8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8B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2A9C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D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0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1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F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6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2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8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FF45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9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0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2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A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A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4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B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74075A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8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C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2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7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7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8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B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</w:t>
            </w:r>
          </w:p>
        </w:tc>
      </w:tr>
      <w:tr w:rsidR="00DE6AC5" w:rsidRPr="008C3BED" w14:paraId="13AD4B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1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3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E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0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B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B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E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</w:tr>
      <w:tr w:rsidR="00DE6AC5" w:rsidRPr="008C3BED" w14:paraId="102B2A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7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E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A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9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B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9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4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D7B2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7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7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D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1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0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5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2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3D50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F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F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E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1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5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6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6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FFA4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8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2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6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2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C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4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D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94E5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9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4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4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E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B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C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A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0F18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C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F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0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3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3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E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2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A056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4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4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F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C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8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3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6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1EEC0F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B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2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7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1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D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D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6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</w:tr>
      <w:tr w:rsidR="00DE6AC5" w:rsidRPr="008C3BED" w14:paraId="4918F5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8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D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2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2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1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F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A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4275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B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6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1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B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6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4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6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ED4F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C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9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4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9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F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8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F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95C1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9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B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6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7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E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B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B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F2FC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E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1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9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5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3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9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3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51EC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3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1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D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F1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D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3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81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E30E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E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2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C6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7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6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A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8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31E5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1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8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6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E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1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C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E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B28D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B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9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A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D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9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B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6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9.81</w:t>
            </w:r>
          </w:p>
        </w:tc>
      </w:tr>
      <w:tr w:rsidR="00DE6AC5" w:rsidRPr="008C3BED" w14:paraId="27EA67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C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F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D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A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7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6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D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5EC9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3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0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5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6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2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8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D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</w:tr>
      <w:tr w:rsidR="00DE6AC5" w:rsidRPr="008C3BED" w14:paraId="35C602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3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7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4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7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3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9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5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13F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3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2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4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A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7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F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4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852A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C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3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8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9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A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4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0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80D1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B3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C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C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0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9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A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64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510889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0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6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2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1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E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3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F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6.06</w:t>
            </w:r>
          </w:p>
        </w:tc>
      </w:tr>
      <w:tr w:rsidR="00DE6AC5" w:rsidRPr="008C3BED" w14:paraId="2B979D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1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A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7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F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0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A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4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87D2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F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2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6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2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4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A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8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C577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2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A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6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8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0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1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6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B991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A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6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4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D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B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7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C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AA30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8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5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E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4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8F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0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F5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A754B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D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1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E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1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4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B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0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FE4ED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5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C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5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5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0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7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D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835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B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5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0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9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2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C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3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24B4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1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5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4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8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F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1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4B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</w:tr>
      <w:tr w:rsidR="00DE6AC5" w:rsidRPr="008C3BED" w14:paraId="235DF5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9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E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5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0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D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F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3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</w:tr>
      <w:tr w:rsidR="00DE6AC5" w:rsidRPr="008C3BED" w14:paraId="6B9C14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9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6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5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A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6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C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B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</w:tr>
      <w:tr w:rsidR="00DE6AC5" w:rsidRPr="008C3BED" w14:paraId="5BE5CC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0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7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B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E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6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0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0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47A4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D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C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A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D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6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6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8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DE6AC5" w:rsidRPr="008C3BED" w14:paraId="0548FA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8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4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8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D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F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1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2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DE6AC5" w:rsidRPr="008C3BED" w14:paraId="775D5F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0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C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4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2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9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B1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2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71C1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1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1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F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D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2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2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3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D520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5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F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B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0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A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E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93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304B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D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E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1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A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A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8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7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AB68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6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0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1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F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6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3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4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72D1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B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F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0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B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C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B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5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1683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C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2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5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6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1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ED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6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091F2B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A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4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4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1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3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E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6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0376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D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B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3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6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A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E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B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0F6A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7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3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0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1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E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D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0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CC02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4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0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3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1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7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D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C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3317F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9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4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D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6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0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8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2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014D58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5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A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8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E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8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D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A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D5FE5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B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7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3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6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0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9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C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ECF9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B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A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9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A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A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2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8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EF83A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4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E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6C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6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9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0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5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D26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C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9B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5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1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8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4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7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21B7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A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9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C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F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3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1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5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</w:tr>
      <w:tr w:rsidR="00DE6AC5" w:rsidRPr="008C3BED" w14:paraId="4ABB64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C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6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C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D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9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0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6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E732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5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0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CF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6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A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7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1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</w:tr>
      <w:tr w:rsidR="00DE6AC5" w:rsidRPr="008C3BED" w14:paraId="4141C4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9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9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A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F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E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E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7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189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9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7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B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1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F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B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3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3949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0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0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3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B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E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0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2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</w:tr>
      <w:tr w:rsidR="00DE6AC5" w:rsidRPr="008C3BED" w14:paraId="392307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9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F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A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A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F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0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C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72EC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C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5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F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3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2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A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E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6A2F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5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9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A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E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7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9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7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</w:tr>
      <w:tr w:rsidR="00DE6AC5" w:rsidRPr="008C3BED" w14:paraId="10A387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0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0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6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3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0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F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4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DFED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4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D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2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B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A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1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C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691510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2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7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1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1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7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A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2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1B7B52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D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F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8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C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6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7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7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285DC2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0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C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B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F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5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B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9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B126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7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D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C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E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4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2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F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75FB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8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1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0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4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0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C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F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</w:t>
            </w:r>
          </w:p>
        </w:tc>
      </w:tr>
      <w:tr w:rsidR="00DE6AC5" w:rsidRPr="008C3BED" w14:paraId="359D8E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3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5C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6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8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7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6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C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404829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A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9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7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E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9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0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1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FB5B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5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D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A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E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7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A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7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D06C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8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2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4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6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3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F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7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3DC7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9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ВЕСЕЛИН МИТКОВ ЦВЕТКОВ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9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3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9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9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F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3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4EE6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4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1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A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0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154.634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8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7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38.694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5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232.16</w:t>
            </w:r>
          </w:p>
        </w:tc>
      </w:tr>
      <w:tr w:rsidR="00DE6AC5" w:rsidRPr="008C3BED" w14:paraId="0C02EC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7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F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D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E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4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B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9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E047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A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1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5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F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4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C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A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BE92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2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8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F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5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3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D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A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007F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6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1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D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4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4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3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8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7D72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F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4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5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0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F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9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9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5890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B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0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2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6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A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4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A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7121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D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8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E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5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B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2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1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FB75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8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5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5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F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0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1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9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E526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3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3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6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7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4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4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3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3175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3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1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C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A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F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9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4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1DDF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3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9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8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D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A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9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4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33A69D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9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9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7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C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7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6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9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</w:tr>
      <w:tr w:rsidR="00DE6AC5" w:rsidRPr="008C3BED" w14:paraId="4630BF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5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9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A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D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0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B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4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A94E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4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B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E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1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6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81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D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B46A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E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7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8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6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4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9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5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B194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A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6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A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7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E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1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9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88F1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8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F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4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E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2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A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5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C086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6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D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B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B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E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C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2F92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5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1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E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9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4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5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3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DE6AC5" w:rsidRPr="008C3BED" w14:paraId="6ED634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D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7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8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2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B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0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C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B323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3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3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5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1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C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8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F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033E0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9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1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0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9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6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3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8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B8D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C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0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1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6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2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F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1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29AB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E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4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3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1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9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D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C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70CE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E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0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C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2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7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E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F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F222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A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0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9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4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9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C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4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F1EE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0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0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4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5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6D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5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E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FB78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7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7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7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0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2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5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4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7103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7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4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8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1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E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2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6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C3CD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2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9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9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E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F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5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7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4A14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1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2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9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1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D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4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9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772F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2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E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0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8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E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4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D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</w:tr>
      <w:tr w:rsidR="00DE6AC5" w:rsidRPr="008C3BED" w14:paraId="40627E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F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9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C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B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6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B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E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824C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9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2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A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77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7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B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3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</w:tr>
      <w:tr w:rsidR="00DE6AC5" w:rsidRPr="008C3BED" w14:paraId="26A1F0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6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0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6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F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F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A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2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</w:tr>
      <w:tr w:rsidR="00DE6AC5" w:rsidRPr="008C3BED" w14:paraId="294EA2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6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6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D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E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1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8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0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1108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B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E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0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B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3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C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1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62BB05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2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8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6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47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6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F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F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BBFE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F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E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75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A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1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4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3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0D42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C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C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9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1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7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F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7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9D3D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8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2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4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6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5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A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1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772A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1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0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6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0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2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A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C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1462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1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7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7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E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2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C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3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43CA7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2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A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7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D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A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9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F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0E60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3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7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2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F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1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3A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2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622232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3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1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A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7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6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E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5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326070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F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9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1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2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B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9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1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DE6AC5" w:rsidRPr="008C3BED" w14:paraId="6E024E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4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5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D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C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C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5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2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46AE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D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0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B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6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1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4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D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</w:tr>
      <w:tr w:rsidR="00DE6AC5" w:rsidRPr="008C3BED" w14:paraId="7CE726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6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0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A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C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8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2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2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</w:tr>
      <w:tr w:rsidR="00DE6AC5" w:rsidRPr="008C3BED" w14:paraId="67CAAB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5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3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6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4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B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B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B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A8B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F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7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8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1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A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0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1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79D6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4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D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A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8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47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F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2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E230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5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8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B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7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07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E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1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2723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4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1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1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C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8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B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D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72EEDF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B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A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5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C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9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2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B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8D8C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4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8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4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A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4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A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C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7299A1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F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C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7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9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A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A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9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487F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1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5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A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1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6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3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1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</w:tr>
      <w:tr w:rsidR="00DE6AC5" w:rsidRPr="008C3BED" w14:paraId="52E639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D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D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0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F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F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7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6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3A84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0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6C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8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E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E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9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A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DE6AC5" w:rsidRPr="008C3BED" w14:paraId="78ADD2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4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6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6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0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2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9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4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F0BC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4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6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28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5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C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7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E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DE6AC5" w:rsidRPr="008C3BED" w14:paraId="11A13D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2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6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9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4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1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2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C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F9AB6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4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9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2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F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7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B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A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F6495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E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8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5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F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D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D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F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9EC41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D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C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D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0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6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5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C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7DDF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3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7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1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5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E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D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B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5FB4F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5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1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2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6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F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3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A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1F60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4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4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0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D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4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4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1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43E54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6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5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F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7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D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C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3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</w:tr>
      <w:tr w:rsidR="00DE6AC5" w:rsidRPr="008C3BED" w14:paraId="0AD177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A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0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D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7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C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A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7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65C6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9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D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6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A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0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0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3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256B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B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3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0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5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8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7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1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C69E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8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2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6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6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C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8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A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224F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8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C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2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3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D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A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2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3851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6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7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3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A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1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5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D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6375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4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7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0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2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A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D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7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C90D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A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5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C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E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E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C1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0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2321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7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0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0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3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C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C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E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DE6AC5" w:rsidRPr="008C3BED" w14:paraId="726CF4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2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48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F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9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C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7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C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C469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0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C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3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C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4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7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B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C4BD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B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3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0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C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7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4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A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5977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7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6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4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A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6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6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2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A902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C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7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8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6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1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5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0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66C3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C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2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C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48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F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C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B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D034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0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F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6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1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0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2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4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0974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B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37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EA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4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2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D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3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6B0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8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3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8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A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E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A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0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DE6AC5" w:rsidRPr="008C3BED" w14:paraId="129D7A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7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D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3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C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4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A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7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920B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0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A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6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3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6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5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4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</w:tr>
      <w:tr w:rsidR="00DE6AC5" w:rsidRPr="008C3BED" w14:paraId="60E470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7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6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2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1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E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8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7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8FEC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3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E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F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D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1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6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8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</w:tr>
      <w:tr w:rsidR="00DE6AC5" w:rsidRPr="008C3BED" w14:paraId="03BFDE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F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E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F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A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6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8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8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96C9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F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1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B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7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B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5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0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DE6AC5" w:rsidRPr="008C3BED" w14:paraId="36A814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2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F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C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3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9A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F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E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5423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6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F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6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1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4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9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1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EE40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5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8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4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0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7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9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7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DE6AC5" w:rsidRPr="008C3BED" w14:paraId="029AFF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B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D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E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9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2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A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D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3AC0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2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F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9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C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1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3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A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B4E3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8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2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3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3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8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E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D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8591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B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2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4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B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1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2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C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</w:tr>
      <w:tr w:rsidR="00DE6AC5" w:rsidRPr="008C3BED" w14:paraId="6CD2C5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6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4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6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0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7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0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0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</w:tr>
      <w:tr w:rsidR="00DE6AC5" w:rsidRPr="008C3BED" w14:paraId="3DB88F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E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A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9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E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1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0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0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</w:tr>
      <w:tr w:rsidR="00DE6AC5" w:rsidRPr="008C3BED" w14:paraId="693AFC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2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C0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B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F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3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3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B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F817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C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D7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8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5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0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2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4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</w:t>
            </w:r>
          </w:p>
        </w:tc>
      </w:tr>
      <w:tr w:rsidR="00DE6AC5" w:rsidRPr="008C3BED" w14:paraId="12B29E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D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B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9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4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B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C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6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E0E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8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3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F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A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C1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A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6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DE6AC5" w:rsidRPr="008C3BED" w14:paraId="6F8807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C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0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D3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7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C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3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4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FBBA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1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C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7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A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7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E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E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C27A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F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A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7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3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1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0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E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8BF9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A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7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8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1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8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E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5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E6FB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F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5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7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5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F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B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5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</w:tr>
      <w:tr w:rsidR="00DE6AC5" w:rsidRPr="008C3BED" w14:paraId="0D90BA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0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A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2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A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D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0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04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DD71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6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4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2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E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B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0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1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157A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4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15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4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3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5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1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6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CE7D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A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5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24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4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A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A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2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928C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8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4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8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2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6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2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5FE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B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B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F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0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F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F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A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A45A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4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F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3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8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9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1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1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B4B2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C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7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A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2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B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4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EDFE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A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4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4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F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6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8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C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7694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9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6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B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B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1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0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4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6DE5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9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9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4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7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F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F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2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F1B6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3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F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6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1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C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8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F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4B52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0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3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C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9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8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E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3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8343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6B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A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A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F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F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9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62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DE6AC5" w:rsidRPr="008C3BED" w14:paraId="608466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9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F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A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C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5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F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E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</w:tr>
      <w:tr w:rsidR="00DE6AC5" w:rsidRPr="008C3BED" w14:paraId="7B4CCE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4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8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EF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1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3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7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A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0471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0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4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6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D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8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B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DC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C1AD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6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1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0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8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D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1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D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482C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A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6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9B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2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9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1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1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822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F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3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5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7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3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B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F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6CBC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7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F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B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5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E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3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A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2E9D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4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2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7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6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A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4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6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C01C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E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A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1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9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F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7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6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5867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D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8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F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6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3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C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A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24EE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0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8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2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B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2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E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3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7F19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7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0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F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A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4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5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B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64F3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3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1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8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E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5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6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0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4A22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7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2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7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A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2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1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F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4AF9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B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2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8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6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D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2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9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E775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4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D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2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1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1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A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0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5DFC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6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7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8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D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B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E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4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</w:tr>
      <w:tr w:rsidR="00DE6AC5" w:rsidRPr="008C3BED" w14:paraId="6F26BF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2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7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7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6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E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1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D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1A28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C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8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4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2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C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5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7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</w:t>
            </w:r>
          </w:p>
        </w:tc>
      </w:tr>
      <w:tr w:rsidR="00DE6AC5" w:rsidRPr="008C3BED" w14:paraId="788365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D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F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F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A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D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2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F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6AA2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F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8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B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3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5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D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5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815E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3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5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3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F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2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00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2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B84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4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1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1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A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2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B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C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</w:tr>
      <w:tr w:rsidR="00DE6AC5" w:rsidRPr="008C3BED" w14:paraId="1C6CFD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B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0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0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9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E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0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6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628B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D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4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9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6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3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6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3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0FE5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C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D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8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D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A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9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C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64B7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6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8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8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3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A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5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7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</w:t>
            </w:r>
          </w:p>
        </w:tc>
      </w:tr>
      <w:tr w:rsidR="00DE6AC5" w:rsidRPr="008C3BED" w14:paraId="5441FB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1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ВИЛИ ПЕТКОВА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F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3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F7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F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4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F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96DB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E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8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0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7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194.597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8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B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48.315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B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289.89</w:t>
            </w:r>
          </w:p>
        </w:tc>
      </w:tr>
      <w:tr w:rsidR="00DE6AC5" w:rsidRPr="008C3BED" w14:paraId="14D483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3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7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7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A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C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2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A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123.61</w:t>
            </w:r>
          </w:p>
        </w:tc>
      </w:tr>
      <w:tr w:rsidR="00DE6AC5" w:rsidRPr="008C3BED" w14:paraId="2FC32B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8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1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3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4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4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8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D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D261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2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4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8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7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B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4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3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955B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B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E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5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D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0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E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6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BAEB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7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2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2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E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6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C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4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8425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8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2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A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C6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A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5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4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F2C8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7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F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C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7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3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F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F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840F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3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D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C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3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1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1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9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FF5C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9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2B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4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2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E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1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E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B467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A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C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2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0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B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9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7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2ACC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5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5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8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5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FF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C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2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35AF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F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7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3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A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3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C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2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4FFD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9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B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D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1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7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8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2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9B9C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8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C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2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7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B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2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2576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8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D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E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9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5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5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4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E2C2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C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3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2E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4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8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D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2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0532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7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6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1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E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E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5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5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5F3748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5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A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3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6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4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1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8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2F2E55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9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7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8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B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B6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2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7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3CE7FA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7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6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1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4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2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9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2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9959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E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0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B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0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A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7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C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87C3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5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6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E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9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9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2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D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D07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B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3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0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D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D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6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1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</w:tr>
      <w:tr w:rsidR="00DE6AC5" w:rsidRPr="008C3BED" w14:paraId="774D49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C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1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5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B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8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F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A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</w:tr>
      <w:tr w:rsidR="00DE6AC5" w:rsidRPr="008C3BED" w14:paraId="48932F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5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6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E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0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0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4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C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815D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3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F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9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A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F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3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9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CAA1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5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8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A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E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E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5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A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38B0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0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A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A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7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A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4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6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</w:tr>
      <w:tr w:rsidR="00DE6AC5" w:rsidRPr="008C3BED" w14:paraId="01B5EF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F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8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A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E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E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1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7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3634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F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B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9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6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3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8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B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</w:tr>
      <w:tr w:rsidR="00DE6AC5" w:rsidRPr="008C3BED" w14:paraId="3168D7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2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4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0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0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E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3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4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F05F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2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C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A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5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4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79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6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C204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2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8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5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9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2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4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7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8E45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5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7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9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C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4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A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C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0682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7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D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9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2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3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A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F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7F78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1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A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8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51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7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7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8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0B2B0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5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27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8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D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AD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E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9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C6DC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D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D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F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D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D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55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78E4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1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1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8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D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2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9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3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9698D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E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0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0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7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7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2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80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2A14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8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9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3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1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9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D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E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13E8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4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4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1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9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0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A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2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793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E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2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2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B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D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9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B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66C1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9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9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0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6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4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8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9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DA86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0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B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B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5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5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3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F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33D5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5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0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D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9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6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2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7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DC4B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7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0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7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0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7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3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3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DE6AC5" w:rsidRPr="008C3BED" w14:paraId="3BC07F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B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6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8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D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5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8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F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79A3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7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8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9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7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F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7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A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7D0F3F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EC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9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4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5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F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5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A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6EC8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1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6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0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6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1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8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7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BC3D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8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B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B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E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D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4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E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99F7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8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C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1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35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3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E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C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F80C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7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6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A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D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E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5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3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8A77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4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B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FF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F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3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1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4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0996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A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5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8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01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E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D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6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5FA5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3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F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3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E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9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9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2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0246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9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8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B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7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0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6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4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F33F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6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0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5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4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B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0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E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0021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1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9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8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6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3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B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2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3488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6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5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F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B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8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B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A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44FA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9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2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1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E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2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F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0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114B9C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A9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D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4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C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9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C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3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1D3C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4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B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7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C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C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3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C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412D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C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2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6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1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A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A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4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20E1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6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3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1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6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0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E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D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B3FF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6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5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3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9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F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7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4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BB9B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8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0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9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8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0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A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3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A4B5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2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8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F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9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8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C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E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387A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9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B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1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3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D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3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9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894E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B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E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E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3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8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A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E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2D5D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8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7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9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5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0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CB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6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</w:t>
            </w:r>
          </w:p>
        </w:tc>
      </w:tr>
      <w:tr w:rsidR="00DE6AC5" w:rsidRPr="008C3BED" w14:paraId="138133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6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E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7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F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2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D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C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</w:tr>
      <w:tr w:rsidR="00DE6AC5" w:rsidRPr="008C3BED" w14:paraId="7DA12D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2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D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B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A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B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7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1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0F74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5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8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7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0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7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C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5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362F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5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5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C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8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7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F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28ABFC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4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F3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4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7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8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EA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4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427144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36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0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B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0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5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3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1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5B11E2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7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F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D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9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2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9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B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0BB6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2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B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D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3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C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0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6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064F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3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9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9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5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E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7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B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61B7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A8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5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4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FB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1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3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1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635E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73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E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E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9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B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A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6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7659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A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9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2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E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3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A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B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3ADA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A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5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D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E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F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6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D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918A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D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1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6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4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4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F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9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</w:tr>
      <w:tr w:rsidR="00DE6AC5" w:rsidRPr="008C3BED" w14:paraId="66C2B2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D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9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1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A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9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A5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A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2648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8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4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D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0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1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F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4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34FB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0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C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2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5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8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8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F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E98D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2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2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F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9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8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C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8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F569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D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E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B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3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4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E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B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8483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E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1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D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E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A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F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1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CB08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9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3F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2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4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B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1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2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</w:tr>
      <w:tr w:rsidR="00DE6AC5" w:rsidRPr="008C3BED" w14:paraId="5EE200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2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6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A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9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9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2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A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5911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E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A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2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7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1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A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A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634A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6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3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3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9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8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2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2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7C4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F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C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1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0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3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9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1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431F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F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E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6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B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F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4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5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</w:tr>
      <w:tr w:rsidR="00DE6AC5" w:rsidRPr="008C3BED" w14:paraId="4F9BCD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3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9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2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4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D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2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1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30.74</w:t>
            </w:r>
          </w:p>
        </w:tc>
      </w:tr>
      <w:tr w:rsidR="00DE6AC5" w:rsidRPr="008C3BED" w14:paraId="4D1A24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C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C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B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07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4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F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49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EF27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4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9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22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0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8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C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2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98BA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B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9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3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7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B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1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5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20DB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E2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E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1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B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D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5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E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9D06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B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0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D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C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8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C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A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90A6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E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1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4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2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9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8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B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CDAF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7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F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2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0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8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D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A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C717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9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5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E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0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E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1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C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2707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8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E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8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D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1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C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E381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8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7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7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9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4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0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8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84BD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4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1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0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4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F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2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9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7FDC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5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8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6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B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0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4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5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7E9C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8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6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8A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4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6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8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0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7848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5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8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A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FB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0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8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F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</w:tr>
      <w:tr w:rsidR="00DE6AC5" w:rsidRPr="008C3BED" w14:paraId="338701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E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D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8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08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C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D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1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8911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4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3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8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7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5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B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4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94AB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7B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D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7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C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6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4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9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AD48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5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B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2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7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D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E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5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9D63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1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B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4A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5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7A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C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0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0E2A83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B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2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9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A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1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0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6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5BA0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4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4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A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E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1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2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3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991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D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D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3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C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5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6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2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C51C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2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C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E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5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2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C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7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0CC9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1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0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9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0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8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4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8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DE6AC5" w:rsidRPr="008C3BED" w14:paraId="61B054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D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C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C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F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4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D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C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70CE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C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A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B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C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9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3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F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8347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9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0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2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3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0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7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A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90C5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8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0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6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0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2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A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E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43AC3C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9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B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C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A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8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8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6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0D7E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4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7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1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3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3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8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F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C76A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2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5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0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6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38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F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C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6AD0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C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5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8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A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9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E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1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612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C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7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A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B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E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B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2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</w:tr>
      <w:tr w:rsidR="00DE6AC5" w:rsidRPr="008C3BED" w14:paraId="56E3B2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1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C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7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2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6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4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E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4A14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3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F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1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0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E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B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4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CCA7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5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A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7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0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5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3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C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E4BB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6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1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D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E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6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F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1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342D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A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4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4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4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C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2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8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FA09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5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7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A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E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5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E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E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0D9C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2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0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0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A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6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8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F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190E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B8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7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9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A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4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3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4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7D20E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8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4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9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C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B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D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2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D2B58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C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A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B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8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3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8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3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EBF2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2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0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C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6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D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9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5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CDA8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3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4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C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F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4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4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A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171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6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9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2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E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C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8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2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E5EB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1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F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2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1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6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9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9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B570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E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7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A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6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7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A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C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2B1C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C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4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9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4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D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6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D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</w:tr>
      <w:tr w:rsidR="00DE6AC5" w:rsidRPr="008C3BED" w14:paraId="14C087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E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D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1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D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B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6C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6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86FF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E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F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C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9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4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0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B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4098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6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D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1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E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4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3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E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DF20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6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C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6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C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5F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0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1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4B89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7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6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4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5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C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D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0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07F42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9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6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3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6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9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D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8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FEBE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6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A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1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9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3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C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D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904B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9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E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C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F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0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4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4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B27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6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B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D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7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D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6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2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193F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B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7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4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2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F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C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3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7856BE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F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7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3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C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3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D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E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9E98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8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2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1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2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8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8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B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6D09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0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B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C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13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9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8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C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48F4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A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A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2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3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A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E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D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2A8E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9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9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9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F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E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6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8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849D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6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B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9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1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2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6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3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199E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B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0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D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B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D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8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9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2966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A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F5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C3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B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E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1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3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12E2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F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8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5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1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E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3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9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0A12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5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B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0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2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B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7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B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D050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6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7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C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7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2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4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1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8EBD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4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A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D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C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6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C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B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9B39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C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0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A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E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2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6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2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0488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A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5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A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5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A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33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5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EDF7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5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A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3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6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D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6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0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9BD0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F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A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4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9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0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3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B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4311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B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B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6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5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2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F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E1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3A45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1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7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A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7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A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B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9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3E53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2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A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C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5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61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A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D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07FD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7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B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0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4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3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B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C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332C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E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5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5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3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F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A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7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D17C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2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8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2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F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6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3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FB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5B5F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6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9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8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0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5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D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2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F5B1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94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6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8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A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E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E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8447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3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2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7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F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2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D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2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A32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C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5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F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7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0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E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E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CF7B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0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7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3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2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0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9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9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3F13D9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B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5A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2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D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E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F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1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B1CC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6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C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C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5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0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5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B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4279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2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2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B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1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A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8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D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0B2A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B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D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1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1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F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E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0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16B8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0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3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B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B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5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7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6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</w:tr>
      <w:tr w:rsidR="00DE6AC5" w:rsidRPr="008C3BED" w14:paraId="09491A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4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2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C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0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0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5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C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28DF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4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0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3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F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3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0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7CEB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B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1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4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1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B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0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C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</w:tr>
      <w:tr w:rsidR="00DE6AC5" w:rsidRPr="008C3BED" w14:paraId="54287B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2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2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E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7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2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5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D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</w:t>
            </w:r>
          </w:p>
        </w:tc>
      </w:tr>
      <w:tr w:rsidR="00DE6AC5" w:rsidRPr="008C3BED" w14:paraId="0D811D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D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D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F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7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2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4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C6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B5AE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0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9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7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C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E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A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E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</w:tr>
      <w:tr w:rsidR="00DE6AC5" w:rsidRPr="008C3BED" w14:paraId="2B0F97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5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25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D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6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E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B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1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A3B0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1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C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6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4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9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5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3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81D0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B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A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2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8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2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3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9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9506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9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D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C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E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1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9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A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FA43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2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F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7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E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F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B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D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D977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D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1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C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1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1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8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1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4875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B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A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E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0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6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C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8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FAC6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E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1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D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B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D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B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0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0CAE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E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3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3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C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0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C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3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46.86</w:t>
            </w:r>
          </w:p>
        </w:tc>
      </w:tr>
      <w:tr w:rsidR="00DE6AC5" w:rsidRPr="008C3BED" w14:paraId="106EC9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7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7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3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3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1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6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8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504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E3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8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2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7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7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D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1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</w:tr>
      <w:tr w:rsidR="00DE6AC5" w:rsidRPr="008C3BED" w14:paraId="5DDF54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6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5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1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4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4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7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E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8134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4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D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4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0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E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6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BF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A054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3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C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D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F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1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2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E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99DC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9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4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B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7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B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A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F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1990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9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B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7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C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9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5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0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028E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8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A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C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C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B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7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7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BB8E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3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D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F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F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8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E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A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88C5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7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3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9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B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8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6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5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538A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4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8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C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2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9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D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1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62FF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4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6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4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C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6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B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3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2B85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AD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6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5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6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7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4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5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ACD3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3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2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0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5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0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4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8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3B3D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E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5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D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4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D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2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2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1B3D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0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1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F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6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6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0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6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E2F5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0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B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F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E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1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2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6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DE6AC5" w:rsidRPr="008C3BED" w14:paraId="3841E6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E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E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1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4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7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C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6870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A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3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B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4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B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B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7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8443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8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D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2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7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4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B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9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BF63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D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6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B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A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1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B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2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11E3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7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2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A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8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6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B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5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BFE2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B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5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D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6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6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9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4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6A2E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C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D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5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7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4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A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0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64E6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4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3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5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5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6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A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B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7F69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B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C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2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9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D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2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2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9B4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A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1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3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E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8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D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7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DE6AC5" w:rsidRPr="008C3BED" w14:paraId="5F7A32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D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4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D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8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3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2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F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43A219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7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4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C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A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A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6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4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7D6A14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8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3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7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3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D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B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F02D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3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F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E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D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7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5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E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8753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A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5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9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E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8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A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C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989A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0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B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D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4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1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F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F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F197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B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B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1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0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0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B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A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F4A5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1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E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6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1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C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2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3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</w:tr>
      <w:tr w:rsidR="00DE6AC5" w:rsidRPr="008C3BED" w14:paraId="32B964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8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8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5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5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8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8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846C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1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2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8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A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9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2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6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4D01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9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1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0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A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F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3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3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DE6AC5" w:rsidRPr="008C3BED" w14:paraId="4462A3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6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5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0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A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A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D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C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AF5B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1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3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8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7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D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5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F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B8CF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0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7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E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8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A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2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C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</w:tr>
      <w:tr w:rsidR="00DE6AC5" w:rsidRPr="008C3BED" w14:paraId="080E76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2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D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4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5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4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7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A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F25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B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8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3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7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0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E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CB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C440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0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9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1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C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C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4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A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2C02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2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E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9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3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D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9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0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957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1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C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4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2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B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4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8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A865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4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F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9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4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A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2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4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1769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2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A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0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3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0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B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0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2B4709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B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C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B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8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B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F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7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F895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4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7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A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8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B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C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3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BEC0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D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5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D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9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E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8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F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79EC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9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8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0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4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8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1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6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F509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8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8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E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E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9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9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D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</w:tr>
      <w:tr w:rsidR="00DE6AC5" w:rsidRPr="008C3BED" w14:paraId="163011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7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1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5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E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7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8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5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</w:tr>
      <w:tr w:rsidR="00DE6AC5" w:rsidRPr="008C3BED" w14:paraId="698BEF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0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8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5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E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1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E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B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1735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E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2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9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9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B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4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A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9E7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C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D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A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C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4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3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0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130A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A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C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B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D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0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C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2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4C0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3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5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6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B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8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6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D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8A39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C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B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4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2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F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7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6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30ECE1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3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5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C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4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6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7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8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E433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3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6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F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B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7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5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F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B185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7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F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1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8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5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9B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4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2F71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8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7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8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10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8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7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29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D96D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1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B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7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E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3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D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F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</w:tr>
      <w:tr w:rsidR="00DE6AC5" w:rsidRPr="008C3BED" w14:paraId="4BF93C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A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7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5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D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1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8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E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C663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5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0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6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C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9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7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5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79B778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7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9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5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2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8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6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3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72EA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5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5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3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6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0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3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DE6AC5" w:rsidRPr="008C3BED" w14:paraId="278FDB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D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A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5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9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4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9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D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1743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8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2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C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5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1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9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B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</w:tr>
      <w:tr w:rsidR="00DE6AC5" w:rsidRPr="008C3BED" w14:paraId="62D9D1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1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2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D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0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2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6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5A87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6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E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C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F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2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6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2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D28A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3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F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4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5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F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3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5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9D0D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6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C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A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9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0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2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D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8BD2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7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D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0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8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E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9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1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FBA5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4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2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F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0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9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9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3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10777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FC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6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2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C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1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A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E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7A8DB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B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0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E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A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3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F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2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A2A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7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2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F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C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BC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3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7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5F01B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4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9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E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0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6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5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D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5AED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5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CB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E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0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2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9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7BC43A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4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B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2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E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A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8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A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7DAEA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D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0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4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F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B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9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D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492A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4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C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A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0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D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5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0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0F988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0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2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A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E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E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4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5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0D54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A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7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C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41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19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8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4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4F8F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3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F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1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5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5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F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F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5E0F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B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F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C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F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E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7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B89D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3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4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6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C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6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B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71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3C1D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8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4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A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0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0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0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5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5F6E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E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3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8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5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0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8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7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</w:tr>
      <w:tr w:rsidR="00DE6AC5" w:rsidRPr="008C3BED" w14:paraId="476D9B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2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4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6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F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4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D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9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72DD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6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C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F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D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0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4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4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4DE6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2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1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D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4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7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4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2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</w:tr>
      <w:tr w:rsidR="00DE6AC5" w:rsidRPr="008C3BED" w14:paraId="2C50DA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E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C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4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4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A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9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D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5413A6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0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3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A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4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7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1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F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4C6E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8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E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A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3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0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4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A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36F1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6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0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2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2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C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1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F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DE6AC5" w:rsidRPr="008C3BED" w14:paraId="066C3E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4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D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B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7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1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C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F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67AF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1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0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8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7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E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3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2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5818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2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5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3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E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1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F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1059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0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C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D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C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B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6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1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82311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F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2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1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4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9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D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C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758F8B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4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C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C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F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1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E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4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41547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F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1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2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C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3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E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9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2C160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8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1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9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B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5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7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A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C50C9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5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7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B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3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5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E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3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1DE9F4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9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E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9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4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6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E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7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</w:tr>
      <w:tr w:rsidR="00DE6AC5" w:rsidRPr="008C3BED" w14:paraId="5245DC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F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8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E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E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F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0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0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B7A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1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A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6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B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C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7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7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DE6AC5" w:rsidRPr="008C3BED" w14:paraId="3D01CD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B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0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E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E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D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7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7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0C80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D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A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F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9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D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D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3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755D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7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5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96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4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E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1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F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51D2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C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5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C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C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8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8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8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DE6AC5" w:rsidRPr="008C3BED" w14:paraId="4A5601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B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B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B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7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1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3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B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025B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F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9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B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F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6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5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9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FB4C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2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8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D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6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E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D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B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240B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3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2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D8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8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4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2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4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01B4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0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5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5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6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2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E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0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</w:tr>
      <w:tr w:rsidR="00DE6AC5" w:rsidRPr="008C3BED" w14:paraId="0C20D3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0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3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D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D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C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5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9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48AA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BC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7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B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7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0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3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8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5B74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9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4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19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4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1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8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C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6FD89E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4A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7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3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4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6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E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9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</w:tr>
      <w:tr w:rsidR="00DE6AC5" w:rsidRPr="008C3BED" w14:paraId="073D5C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1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B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B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6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F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C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E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B58E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B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1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4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D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4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8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7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</w:tr>
      <w:tr w:rsidR="00DE6AC5" w:rsidRPr="008C3BED" w14:paraId="77C848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E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8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B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C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CB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1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7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9D3D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A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B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4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FB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C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F7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D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7263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3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3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D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C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E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6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E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2D5025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1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7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2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2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3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4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3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797784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9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7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F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E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9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F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F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009B19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1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D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5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7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5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A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1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5AEA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8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5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B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4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1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8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8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4F79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BB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9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2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B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E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B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E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E196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8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6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0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9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F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6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7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B7C3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D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8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6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C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7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D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98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2A78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2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5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3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E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C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B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0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C735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0B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B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A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D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B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E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3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2805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3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8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2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7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2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7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8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A486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F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2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9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3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E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6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3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D21A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B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7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6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0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0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2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5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C3E2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1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9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A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0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7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B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B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845F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8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3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9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1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62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6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8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F507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B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9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6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7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3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D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74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0679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6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D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9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8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5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5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F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432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C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BC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8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C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D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C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E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2A5D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D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5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A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C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B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E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A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6D6D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1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6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C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5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A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C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9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19B4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8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B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9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0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C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D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41E5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C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2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F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E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9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4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A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D92A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5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1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6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7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0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3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6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B4CC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FA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1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1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47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0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2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A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105B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4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E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A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D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7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4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1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DBFC4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0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5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9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F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B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1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1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55EC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5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E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E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5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49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2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B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0AB1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0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A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8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6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D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7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6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D209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B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6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1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C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9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2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0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7475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1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9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F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9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5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0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C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DE6AC5" w:rsidRPr="008C3BED" w14:paraId="5F7B8A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7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C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F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9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9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7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4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FA54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9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8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8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C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C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4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8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DAC9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F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2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1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0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F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9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9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B0AF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8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D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4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6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EE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8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D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5D92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D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8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F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D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3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1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D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C864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1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5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1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B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4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7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7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7AA5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0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6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6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8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8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B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4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</w:tr>
      <w:tr w:rsidR="00DE6AC5" w:rsidRPr="008C3BED" w14:paraId="08020F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4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C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6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A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2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5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6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BF1E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1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B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8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B5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4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E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6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</w:tr>
      <w:tr w:rsidR="00DE6AC5" w:rsidRPr="008C3BED" w14:paraId="2BE059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6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4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A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2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D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F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8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C358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D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A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F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0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B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7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7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A969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5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9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2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E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3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B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6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9350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E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2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A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5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2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1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5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36F761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F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E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5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9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E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A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D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A42C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E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1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D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5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0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1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8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530821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4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8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6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8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D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8F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28AB6C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C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D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1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2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41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F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2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27A5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3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8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C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6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0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B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6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6ABC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D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4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C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6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5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B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B0C1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9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0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3B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8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6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1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4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6C09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B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5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8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5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6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3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2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97E1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C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F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5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A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4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0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A9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D651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7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C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1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F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B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5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4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20FD99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E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9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9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F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D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B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F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354C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F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B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1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1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3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5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5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8B2B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F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4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4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A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A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7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9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</w:tr>
      <w:tr w:rsidR="00DE6AC5" w:rsidRPr="008C3BED" w14:paraId="51F764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8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A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9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D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0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F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0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2261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7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3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5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8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6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F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6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36DC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2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A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8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7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A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9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8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DD38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3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4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7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D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C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6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4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77F0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8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A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F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A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8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6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D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9DF3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2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B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6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6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9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9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7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23A8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2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E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4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A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7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5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4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20F897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B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6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E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3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E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7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7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7611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B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7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3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6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0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9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3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0164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A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9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7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5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1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D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2F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52F4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F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7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3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B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6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4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C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308C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7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5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1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A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E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3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9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300680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4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B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2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C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A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6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1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DE6AC5" w:rsidRPr="008C3BED" w14:paraId="3B45AC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6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9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8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7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1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8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F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9DC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1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7F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D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A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4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7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C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414D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2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9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A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6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8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8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C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55591E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B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8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7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9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3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8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4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CE3E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C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9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0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0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0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E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0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191C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F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D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5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3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2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5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9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FB29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4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E2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5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5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8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7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1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F5A4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F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9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5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D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E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3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C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6AE7DC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C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E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7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1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1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1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F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324D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A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F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1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8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0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5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7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1F57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D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D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F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E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A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E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4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D83A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6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3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9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A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D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4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E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E143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4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8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5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E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D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9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5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47719D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0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F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B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96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0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4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9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DE6AC5" w:rsidRPr="008C3BED" w14:paraId="258F57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B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E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2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3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2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2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9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2E7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4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7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A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A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C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7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D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6C51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D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5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6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1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F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B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C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</w:tr>
      <w:tr w:rsidR="00DE6AC5" w:rsidRPr="008C3BED" w14:paraId="527DED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1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D6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6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3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1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5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E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DE6AC5" w:rsidRPr="008C3BED" w14:paraId="7B66B3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5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E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E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E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5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5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7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43C14C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4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E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E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B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F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9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7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0C25BE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7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C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B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8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1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F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D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D28F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F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8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2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8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9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3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D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238140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6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1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B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8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D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E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D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017A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A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6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9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7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C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0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6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9825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8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9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4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4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3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E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0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9C0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4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6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7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2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3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2B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B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D1D5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D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6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7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4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F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1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C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54F9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C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F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D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2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E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0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954D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9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9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8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F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25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2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2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86D0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1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9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F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2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A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D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0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218C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A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E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5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8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3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B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8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06A3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8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1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D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1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8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5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C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20.07</w:t>
            </w:r>
          </w:p>
        </w:tc>
      </w:tr>
      <w:tr w:rsidR="00DE6AC5" w:rsidRPr="008C3BED" w14:paraId="524581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A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4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E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0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D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7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30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EF74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E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5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A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5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4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5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2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D57F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8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B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0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9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AF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5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B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584B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1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0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2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4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C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D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D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96E4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B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6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0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5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F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3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2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CC18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8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6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1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8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1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7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3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1BC1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0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8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E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2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5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3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4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</w:tr>
      <w:tr w:rsidR="00DE6AC5" w:rsidRPr="008C3BED" w14:paraId="2C4639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2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4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C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B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1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4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0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</w:tr>
      <w:tr w:rsidR="00DE6AC5" w:rsidRPr="008C3BED" w14:paraId="651FEE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1D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F6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1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3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D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1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0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BF72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E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C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7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3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6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AE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B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4E61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4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6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4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1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9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D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0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7438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F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8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2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F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D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A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B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A646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D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6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4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6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D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E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1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4E02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8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B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7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C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7A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0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9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4795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E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6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7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4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8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E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5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DE6AC5" w:rsidRPr="008C3BED" w14:paraId="485397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A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C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D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4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9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D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6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0F12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2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9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F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1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D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F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9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8C61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3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E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A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9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A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3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B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F49B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C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0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3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F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A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4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7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97B7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C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C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4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0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E2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9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7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2A4D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C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E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0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B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0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9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7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AC7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C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0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1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8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D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1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3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E8FC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2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6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6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2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4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1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4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</w:tr>
      <w:tr w:rsidR="00DE6AC5" w:rsidRPr="008C3BED" w14:paraId="6462EF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2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7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5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3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3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9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E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6673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4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0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5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8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E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1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1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</w:tr>
      <w:tr w:rsidR="00DE6AC5" w:rsidRPr="008C3BED" w14:paraId="4B70F5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0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9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8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3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7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D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F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DE6AC5" w:rsidRPr="008C3BED" w14:paraId="0A392F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7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1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D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3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5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5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3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D539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C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7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8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E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E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C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892D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A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D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5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7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BA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D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D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5A5F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C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C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1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3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8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7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3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F765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2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5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0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F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4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A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EB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2623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E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F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5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1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A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C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8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DE6AC5" w:rsidRPr="008C3BED" w14:paraId="79939E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F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E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1D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7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2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9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9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2D4B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0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A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1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C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5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D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B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</w:tr>
      <w:tr w:rsidR="00DE6AC5" w:rsidRPr="008C3BED" w14:paraId="5CF6E8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1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2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9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9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6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9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0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7B8B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5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F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A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8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2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0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9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ACC4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5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3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C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7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1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E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2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36D4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6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9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9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7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6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7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D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AD3E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4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2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D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3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A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A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3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744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4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1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2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B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8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7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4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DE6AC5" w:rsidRPr="008C3BED" w14:paraId="471175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F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2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7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9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2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2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E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FB89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F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D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F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0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3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2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B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6570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8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22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8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5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2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7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6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A8575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4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D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0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0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E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4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8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54D1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3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F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9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D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5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F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A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69CA2F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B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A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1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3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3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3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8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DE6AC5" w:rsidRPr="008C3BED" w14:paraId="5843F6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8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4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1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2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E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E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4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6F03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F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A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D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8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1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B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C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9569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1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A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0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1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2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D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9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DE6AC5" w:rsidRPr="008C3BED" w14:paraId="0B5706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9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B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F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B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B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2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5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8B03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0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9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7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3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1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C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C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A090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B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0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1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4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A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4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3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D9DD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A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1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4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A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4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F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8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1E57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F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8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5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3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D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E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D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4FCF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7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A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C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22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9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E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6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E4F9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2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9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4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D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3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B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0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895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0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3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A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0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9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D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F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543B48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9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C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0A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B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B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17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C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</w:tr>
      <w:tr w:rsidR="00DE6AC5" w:rsidRPr="008C3BED" w14:paraId="17A775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B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5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9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A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C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B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B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B89E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E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4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0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F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9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6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D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652E5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4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0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A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7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9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6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5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A119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A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E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F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3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A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6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A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9B6E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0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C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2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B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1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4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9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23D9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3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8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3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6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7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A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3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50913B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A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5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D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7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6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E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7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45C3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D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B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C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E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1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4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F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F77B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6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1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6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0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1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E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D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005F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9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5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C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3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E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A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D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</w:tr>
      <w:tr w:rsidR="00DE6AC5" w:rsidRPr="008C3BED" w14:paraId="2789C7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D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7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5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1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2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2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B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97B1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9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8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7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2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F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6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A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F750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2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0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F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A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B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4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6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</w:tr>
      <w:tr w:rsidR="00DE6AC5" w:rsidRPr="008C3BED" w14:paraId="63B2C2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A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E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4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9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B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6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E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0953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3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7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1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4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1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1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2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D796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C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C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4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E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4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7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A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</w:tr>
      <w:tr w:rsidR="00DE6AC5" w:rsidRPr="008C3BED" w14:paraId="1A962B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0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7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9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6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8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5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6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CD22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9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3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B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3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0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4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C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1F87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A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4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C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E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A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5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5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57C8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C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B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3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7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D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7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7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F5C5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7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F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B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8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1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7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6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6836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E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4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4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6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E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9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5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55D9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D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5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3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2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C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D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C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2A6E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2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3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2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F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9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C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B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6D1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C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2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B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3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B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E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8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B37A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C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1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D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5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C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B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1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587E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7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5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2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F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0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9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B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4E07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A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3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0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8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B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A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A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</w:tr>
      <w:tr w:rsidR="00DE6AC5" w:rsidRPr="008C3BED" w14:paraId="7EDCE7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2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A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3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C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3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8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5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18BA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A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D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F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E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C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6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2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C28CE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B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C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8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3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9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D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B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AA88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9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B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8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4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0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5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C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08F1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2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8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1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8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4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6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F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1303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1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B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1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2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6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1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5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6E6E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2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4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6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D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2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F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3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6824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0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3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6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4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5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6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7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9C8C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5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C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7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E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D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4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D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81A7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5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1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4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6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4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B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0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DA0A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7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7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8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7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2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6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B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97D1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F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3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5F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3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2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A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C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1D02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C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6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3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D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2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7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F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F003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0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7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6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8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8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5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A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F8ED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1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2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D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A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9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D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F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6E25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3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1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8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B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B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A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F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788B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D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F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D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8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A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3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D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5CF3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0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1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B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8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8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5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9AB6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3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2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F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1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0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D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B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2AF5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6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9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7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8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B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7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9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23B0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4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1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F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8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5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4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F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B7CF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4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C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A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B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0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C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F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ECE2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7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7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7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7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D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8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7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4FC3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9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A3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8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9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5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D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A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87380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4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9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0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4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4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C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7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A025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F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E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4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D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6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5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5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8413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0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E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A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8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A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D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3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C5B9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8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E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C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6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7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9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B2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96A6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F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6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C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9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5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D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0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7443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7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2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4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5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E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F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DBA6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3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7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7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3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B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7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D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76B6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8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E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C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F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8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A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3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0E7F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C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F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3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6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5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F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0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E0F0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A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B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0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C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5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E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A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DE6AC5" w:rsidRPr="008C3BED" w14:paraId="357D28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5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F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5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F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8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2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3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DE6AC5" w:rsidRPr="008C3BED" w14:paraId="7FD1ED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9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9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2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E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0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9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0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1C40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1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1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8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C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9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A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5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</w:tr>
      <w:tr w:rsidR="00DE6AC5" w:rsidRPr="008C3BED" w14:paraId="76B6D8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3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F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B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C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6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D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8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</w:tr>
      <w:tr w:rsidR="00DE6AC5" w:rsidRPr="008C3BED" w14:paraId="475871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5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9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6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2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1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7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3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934B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2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E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7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4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F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7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F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8BC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B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8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9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2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64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F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3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</w:tr>
      <w:tr w:rsidR="00DE6AC5" w:rsidRPr="008C3BED" w14:paraId="35F657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1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F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A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2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E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6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9B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F4F5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E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6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E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E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6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5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D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6404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E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A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F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5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F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C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5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A304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8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B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C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5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C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4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E9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4DD4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A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2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8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0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D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8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D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1C96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7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F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5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8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1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2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9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</w:tr>
      <w:tr w:rsidR="00DE6AC5" w:rsidRPr="008C3BED" w14:paraId="38A13D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F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C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7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C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2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F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6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</w:tr>
      <w:tr w:rsidR="00DE6AC5" w:rsidRPr="008C3BED" w14:paraId="31DFD9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E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6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1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6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F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B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4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2B26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0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2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4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B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4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F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F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423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0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0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6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1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9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1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1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</w:tr>
      <w:tr w:rsidR="00DE6AC5" w:rsidRPr="008C3BED" w14:paraId="1A9B93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E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B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B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5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A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F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1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8DCB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6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2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0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5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0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D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B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58D4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6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E4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0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F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B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1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C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</w:tr>
      <w:tr w:rsidR="00DE6AC5" w:rsidRPr="008C3BED" w14:paraId="2A4DA4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8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6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E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F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F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3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1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</w:tr>
      <w:tr w:rsidR="00DE6AC5" w:rsidRPr="008C3BED" w14:paraId="1F919E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D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2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2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1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B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9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F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1DFA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A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5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E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F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C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9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4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2499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7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5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8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A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7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7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2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</w:tr>
      <w:tr w:rsidR="00DE6AC5" w:rsidRPr="008C3BED" w14:paraId="3EDD56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7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3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B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1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6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C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2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</w:tr>
      <w:tr w:rsidR="00DE6AC5" w:rsidRPr="008C3BED" w14:paraId="6B051C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A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E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50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8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2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3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5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4A2D36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D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C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3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9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A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2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1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</w:tr>
      <w:tr w:rsidR="00DE6AC5" w:rsidRPr="008C3BED" w14:paraId="468EF0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2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1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4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E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6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D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1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C5A9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0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0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A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6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9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E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29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DAB0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B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9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A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4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9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2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A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67FB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8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6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7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D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2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6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BF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79AA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8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B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2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2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7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9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5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E490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6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4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E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B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B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B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B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F96A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0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0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43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A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E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7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6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811E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9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A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2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2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B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8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9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DE6AC5" w:rsidRPr="008C3BED" w14:paraId="2977E5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01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0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C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8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6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D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4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6B4AF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70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6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8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E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3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C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E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ED1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5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0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8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0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B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E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A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89E92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E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1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D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D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C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3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6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B948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F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F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1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A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5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4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1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DE6AC5" w:rsidRPr="008C3BED" w14:paraId="4E09B1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5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5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7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2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E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4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5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9E6E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C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0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5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D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3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C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6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84E6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6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6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2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1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5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7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7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ECA4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8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8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2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6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6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0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2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7E7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F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6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3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A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2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6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9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45FC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F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F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1F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5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7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2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2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4439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8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FC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7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D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2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9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D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5775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F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2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A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6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1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F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D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8D99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B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8B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2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B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A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8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8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DF87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0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8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A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2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5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F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B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A99B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D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C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F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C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3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7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1B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2250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1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0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5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1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0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E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2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</w:tr>
      <w:tr w:rsidR="00DE6AC5" w:rsidRPr="008C3BED" w14:paraId="37B372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3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7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9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F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B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C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6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</w:t>
            </w:r>
          </w:p>
        </w:tc>
      </w:tr>
      <w:tr w:rsidR="00DE6AC5" w:rsidRPr="008C3BED" w14:paraId="42BDD1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E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E8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5C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C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A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F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5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E7BC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D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3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F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B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4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0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8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2BA6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7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6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C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0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1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4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7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F703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6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A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A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8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9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C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3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A6CC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1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9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D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B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1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3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5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89E3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A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C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3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BF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7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8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A3A6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D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D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F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7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9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6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4CB9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F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6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5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A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1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5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A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0B12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C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1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4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C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A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8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C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4F3D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B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4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1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F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4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A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E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19A3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E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C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F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E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C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7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E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</w:tr>
      <w:tr w:rsidR="00DE6AC5" w:rsidRPr="008C3BED" w14:paraId="6943B3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1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C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1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8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2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5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2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F53E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F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3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2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D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C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7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3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DE6AC5" w:rsidRPr="008C3BED" w14:paraId="63CD38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1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5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E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3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8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0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0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</w:tr>
      <w:tr w:rsidR="00DE6AC5" w:rsidRPr="008C3BED" w14:paraId="4FB6CC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B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B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B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E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4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C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4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26AD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0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8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B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6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2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4D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8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67A0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9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8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8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9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B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A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AC12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E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E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B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4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0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B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7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4443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A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3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7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5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6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5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A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9B10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A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C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4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1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2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6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3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</w:tr>
      <w:tr w:rsidR="00DE6AC5" w:rsidRPr="008C3BED" w14:paraId="50052E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8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9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6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2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7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C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4DD1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6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4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A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A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E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E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2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6C79C4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1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42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C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4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1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C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7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58B3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6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0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3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0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3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E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1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9169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A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2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3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0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0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9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7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44B7E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7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B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2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C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2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E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E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7594F9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6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0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D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6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C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9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E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362C5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4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3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F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A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D1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B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B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15E9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5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E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0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4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6F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8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6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0B16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9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A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A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B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0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A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8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258B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0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A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2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A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3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F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0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D07E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6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A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1F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6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F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C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D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0658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F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9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6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8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4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A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D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EE16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3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3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1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4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5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F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7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9246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5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9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1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1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8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5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C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1418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B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0A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7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A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B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8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D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</w:tr>
      <w:tr w:rsidR="00DE6AC5" w:rsidRPr="008C3BED" w14:paraId="6C671C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A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E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7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9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4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A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6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0E4E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4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B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1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8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A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1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0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DE6AC5" w:rsidRPr="008C3BED" w14:paraId="33348B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FF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6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F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A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4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0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3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AB97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3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C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3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4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4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7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4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56F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5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1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D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7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1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D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0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8E6C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7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B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7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F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E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5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B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5FE79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4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E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4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5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6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5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3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80C65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3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9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0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8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B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6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2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BD57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2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4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4E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9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8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2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F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185F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4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C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1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C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0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1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6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135EB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E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C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5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B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B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6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E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2C3E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7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0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9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2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0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C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D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4519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C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5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F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7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7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D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3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BA85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E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B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A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6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D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4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A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F608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9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0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29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8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1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C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5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4742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4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4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A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3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C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6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4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67AD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B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B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9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8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0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2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F8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D723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C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2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3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5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6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D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7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72BF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8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E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E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9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B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9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8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BFA9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B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8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F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9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5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C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5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DCE7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4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4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F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F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1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F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0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7713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C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4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E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C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F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8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C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BF67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9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B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F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3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8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1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5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E97A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0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C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5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9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3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3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A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08E8E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4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4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8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D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0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D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B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0E4858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7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7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AC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F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0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B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8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548E3B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B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A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0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F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0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7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C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B982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5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0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E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2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1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A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3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</w:tr>
      <w:tr w:rsidR="00DE6AC5" w:rsidRPr="008C3BED" w14:paraId="6EBFEC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1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9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5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6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7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C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D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ED4B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12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9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2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7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0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3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8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C34F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E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5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7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A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D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8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3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DF78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0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1A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9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F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C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4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8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4533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9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C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2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4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0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1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0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8E61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F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8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1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3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E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0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7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1520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8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75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F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1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2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D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1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80C4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1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F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8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2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E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7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4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AF2D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3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0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F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5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C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F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8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6FF6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D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2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E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1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82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3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9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A83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6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C0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A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3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6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D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E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DA0D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D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D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2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9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8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1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C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12C2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C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4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C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2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6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9F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5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20F3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3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A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2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1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4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1E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F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37.00</w:t>
            </w:r>
          </w:p>
        </w:tc>
      </w:tr>
      <w:tr w:rsidR="00DE6AC5" w:rsidRPr="008C3BED" w14:paraId="6FF31B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6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E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F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A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8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F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1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8F0A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3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7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3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3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C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1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0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FB92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0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4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9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C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D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6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D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4DB7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2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8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4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4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F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3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F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92E2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0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D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F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4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5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D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4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15F8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4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8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E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9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4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C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9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EEB0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3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7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F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7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F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C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1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8F38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6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C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3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E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8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F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1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8EFE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E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5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E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3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8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4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2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1E8F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D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20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6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D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E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1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E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B560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7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E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EC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3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D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8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A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A5D7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6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3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8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F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D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9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3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3C8E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1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2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9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5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4F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5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1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2BD1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2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3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C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A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6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1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D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3B51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1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3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F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3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8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2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E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C0FD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3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0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2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A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0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2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4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4F5E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C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1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F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5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5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5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D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831A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9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B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7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8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4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1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A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A034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D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A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B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B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6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B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9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4A82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8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D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D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7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E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9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B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9203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B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C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4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F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B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E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A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</w:tr>
      <w:tr w:rsidR="00DE6AC5" w:rsidRPr="008C3BED" w14:paraId="5EB8AE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6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8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9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4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1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9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0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A9E7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7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F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E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D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4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8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F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F9B6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D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A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4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4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1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0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1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49EB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C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0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3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6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6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8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B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663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2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4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8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1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F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2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F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57B47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1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0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8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6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6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5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D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448D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6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9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7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8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B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8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0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557037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2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A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E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0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7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D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7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4D00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D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9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3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C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E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C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9F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59DA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D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2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0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6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9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9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7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</w:tr>
      <w:tr w:rsidR="00DE6AC5" w:rsidRPr="008C3BED" w14:paraId="6CED10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1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E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0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B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F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4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7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6F28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E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C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D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4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9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0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1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</w:tr>
      <w:tr w:rsidR="00DE6AC5" w:rsidRPr="008C3BED" w14:paraId="28B185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2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A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1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B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C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E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C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7ACC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E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8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B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0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8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1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5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8D1E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7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1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1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5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A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2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6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AC22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A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6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4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1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A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6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9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0F0DD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E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1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F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8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5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B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7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0A0F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C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F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B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7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0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9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9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</w:tr>
      <w:tr w:rsidR="00DE6AC5" w:rsidRPr="008C3BED" w14:paraId="291260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66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F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D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A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A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5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8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61B6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E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F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B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2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5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E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2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37C0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F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B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E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6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8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A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8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AD10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0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E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9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A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B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8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F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</w:tr>
      <w:tr w:rsidR="00DE6AC5" w:rsidRPr="008C3BED" w14:paraId="708B72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1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4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2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47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3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4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A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D0BD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6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7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E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9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B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0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6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</w:tr>
      <w:tr w:rsidR="00DE6AC5" w:rsidRPr="008C3BED" w14:paraId="5CEEC1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5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2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2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5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7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57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0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4E00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C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A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1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9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3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1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4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</w:tr>
      <w:tr w:rsidR="00DE6AC5" w:rsidRPr="008C3BED" w14:paraId="75E27F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D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A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9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4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4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9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A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72A8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56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7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E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8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6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8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B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4512F0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5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4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C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A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7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9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5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</w:tr>
      <w:tr w:rsidR="00DE6AC5" w:rsidRPr="008C3BED" w14:paraId="11CB62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F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F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F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8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E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7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A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</w:tr>
      <w:tr w:rsidR="00DE6AC5" w:rsidRPr="008C3BED" w14:paraId="6CFC09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D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F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5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C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B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8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C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C168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1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F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E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1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8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0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2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2553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E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3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B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8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6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5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0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026F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7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7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C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E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4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D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4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14EA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3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1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0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E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3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D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FFDE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A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7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A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0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C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B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ABAC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6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F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D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A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3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A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9561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F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6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0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7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8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1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3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1658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5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2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4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C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4F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9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D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</w:tr>
      <w:tr w:rsidR="00DE6AC5" w:rsidRPr="008C3BED" w14:paraId="371A68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1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D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7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C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C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B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7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DE6AC5" w:rsidRPr="008C3BED" w14:paraId="5B4AF6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3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2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B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5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E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8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F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AA78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A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2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A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F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0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8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1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DE6AC5" w:rsidRPr="008C3BED" w14:paraId="55E171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4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FF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6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6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5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5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C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57FA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E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6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5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4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7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C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4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3F5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A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6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E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2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1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4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9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2141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B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B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7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8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4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4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4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0F09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F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E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4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D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7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A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3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DAA7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A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5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2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8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7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1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2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B31B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8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1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8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0E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2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D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7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2F27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8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2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0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25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8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C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4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</w:tr>
      <w:tr w:rsidR="00DE6AC5" w:rsidRPr="008C3BED" w14:paraId="204861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E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C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D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C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B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C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5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1799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C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F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B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A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D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4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8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DE6AC5" w:rsidRPr="008C3BED" w14:paraId="6ED529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8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9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B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E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3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4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2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C24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8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9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2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7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E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C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4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0FCA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1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B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1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F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C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5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A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86F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8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4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3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2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8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8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9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9A38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9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7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4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F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9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1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D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22AE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A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6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C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6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9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4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5B75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9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2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C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D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D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7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9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EBF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8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6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6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7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9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5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C0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A6E9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4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7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5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1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2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2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B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4221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1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5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2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1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2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4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6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F58C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C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B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9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8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7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6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5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</w:tr>
      <w:tr w:rsidR="00DE6AC5" w:rsidRPr="008C3BED" w14:paraId="10EC59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3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E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3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6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9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9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3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847C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E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3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7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9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B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0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8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CB38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6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D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6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3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B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9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B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2EB870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4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D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E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3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6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6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0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D2F9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E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F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F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2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0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9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3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92C4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7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6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3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9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9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D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4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</w:tr>
      <w:tr w:rsidR="00DE6AC5" w:rsidRPr="008C3BED" w14:paraId="50F490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C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7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E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7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8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D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E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9A0A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A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A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A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A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7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3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5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F270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0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4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1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B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4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2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E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3DE2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86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1F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9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D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F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B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5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9C11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D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3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B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6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8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B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6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D786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1F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D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2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3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3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3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9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D243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2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0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0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C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0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B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C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CFE4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5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2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F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4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3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A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B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DB07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0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F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7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7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A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4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F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540F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4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A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6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C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C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E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1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6392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D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0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D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2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F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1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3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CF3B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7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E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B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0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2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6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D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25B3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3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4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1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9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3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B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F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C9BA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4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8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8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4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3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F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9E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A733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3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D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9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D8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C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F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9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5202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7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7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F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4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1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C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3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7E0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0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8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A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8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3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6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A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4E7B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EF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4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E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A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1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C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D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D8B0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F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A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8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0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8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D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C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BE56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B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1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F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4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7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C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4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BDCE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2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1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C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E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C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7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7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7819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E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9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3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F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D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5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5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22A1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8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ГЕОРГИ ИВАНОВ ГЕОРГИЕВ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7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3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6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0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3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3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7294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1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F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2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7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1198.188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F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9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292.258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5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1753.55</w:t>
            </w:r>
          </w:p>
        </w:tc>
      </w:tr>
      <w:tr w:rsidR="00DE6AC5" w:rsidRPr="008C3BED" w14:paraId="7F008F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B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3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4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6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7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F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A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C90E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7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1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3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2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5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A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3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F1BE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5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8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6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4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8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0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F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6BC0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0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A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D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B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9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3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F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6076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C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2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0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2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0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1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E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D6C0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4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0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7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F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A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6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0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</w:tr>
      <w:tr w:rsidR="00DE6AC5" w:rsidRPr="008C3BED" w14:paraId="721F32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E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6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C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0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E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E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1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DE6AC5" w:rsidRPr="008C3BED" w14:paraId="1E37CB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0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4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B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9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2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9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C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</w:tr>
      <w:tr w:rsidR="00DE6AC5" w:rsidRPr="008C3BED" w14:paraId="52FC66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6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0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1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9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D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B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6B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</w:tr>
      <w:tr w:rsidR="00DE6AC5" w:rsidRPr="008C3BED" w14:paraId="726E59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6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1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57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0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2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3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6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B2EC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D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9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9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5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E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6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C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E519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5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D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5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7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A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1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0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66A9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F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A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A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2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9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A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5D29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8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5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A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5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9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C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8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</w:tr>
      <w:tr w:rsidR="00DE6AC5" w:rsidRPr="008C3BED" w14:paraId="65CA4F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4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9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B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B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8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D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D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</w:tr>
      <w:tr w:rsidR="00DE6AC5" w:rsidRPr="008C3BED" w14:paraId="641BFB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D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5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7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A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8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8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7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15.80</w:t>
            </w:r>
          </w:p>
        </w:tc>
      </w:tr>
      <w:tr w:rsidR="00DE6AC5" w:rsidRPr="008C3BED" w14:paraId="549E35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B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0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8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2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6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6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5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E177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C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A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B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E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1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7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A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C7E7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0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6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1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D5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B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D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D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B45D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2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2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A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4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B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8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6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E2DB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1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7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6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9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0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F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8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7500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7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4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2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3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8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C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5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A1F1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9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C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D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E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F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C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C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3FFD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9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7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1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5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D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0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B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</w:tr>
      <w:tr w:rsidR="00DE6AC5" w:rsidRPr="008C3BED" w14:paraId="399E5E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8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0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E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1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B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2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0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</w:tr>
      <w:tr w:rsidR="00DE6AC5" w:rsidRPr="008C3BED" w14:paraId="229E46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6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2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D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C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D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1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1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DE6AC5" w:rsidRPr="008C3BED" w14:paraId="01130E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F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D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F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D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E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C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7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2EB1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7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0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3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F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5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4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B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AC2E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A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4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4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B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E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7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A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18F6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6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E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0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7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2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3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8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F6E4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1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F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9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7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B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F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F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0EB4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F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B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0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3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3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F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6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9790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B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F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5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0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C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1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3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52C5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9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8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8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8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0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5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B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3707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B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F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D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3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B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E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3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BE73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9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0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7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8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1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F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D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C486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1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7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A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D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A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2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B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47528A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8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6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A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5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2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2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5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45AB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5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0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D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C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6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C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C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1EA8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A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6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1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2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D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8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9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AD491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E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9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D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3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C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7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B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3E3D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9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7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5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5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7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6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D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5E2E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3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5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D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C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9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0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C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FA88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5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C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E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C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5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E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E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DE6AC5" w:rsidRPr="008C3BED" w14:paraId="2716E7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C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9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E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C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2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8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B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FFBD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0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3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D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D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C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2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F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94F3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7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2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D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1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3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F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1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59F810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3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6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4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4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B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7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2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408AD3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9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A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F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B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3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0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7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</w:tr>
      <w:tr w:rsidR="00DE6AC5" w:rsidRPr="008C3BED" w14:paraId="39ACF2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D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1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D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6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2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F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A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0261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0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0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4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E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9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6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3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7B63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1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9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C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E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9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1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7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363A2C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1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A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4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8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9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7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8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</w:tr>
      <w:tr w:rsidR="00DE6AC5" w:rsidRPr="008C3BED" w14:paraId="3AE495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0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A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E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4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5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F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F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9416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F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1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8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4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7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D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9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5B6A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7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0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6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6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3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A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2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0ACC9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E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9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B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D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F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9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3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9647E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5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C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8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A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7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AA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B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EB87B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5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9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B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A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E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B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E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3C5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8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0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D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7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3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5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6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469A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B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4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2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B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1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D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7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0D83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C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B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4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B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3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D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7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994C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F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D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86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B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7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8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E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</w:tr>
      <w:tr w:rsidR="00DE6AC5" w:rsidRPr="008C3BED" w14:paraId="1E9B80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A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8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D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C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1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2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C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1B88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A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B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4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A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C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B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2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02B1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2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1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0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9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F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2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7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F38E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6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8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C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D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6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B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5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FE3C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C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3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0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1A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E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A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5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</w:tr>
      <w:tr w:rsidR="00DE6AC5" w:rsidRPr="008C3BED" w14:paraId="243299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0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6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B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5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C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D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8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5805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9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A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E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C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0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F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F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1625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B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8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5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4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6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0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5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9EDE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9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2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0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7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9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C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3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DE6AC5" w:rsidRPr="008C3BED" w14:paraId="193577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1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A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2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E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A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9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0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F2A7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5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5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A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F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2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0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D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BF8F9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B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2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D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8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8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B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1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E0B0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5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3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1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F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F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8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B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94FD9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9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E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3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2F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C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5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C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0BF5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8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8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A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2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9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1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6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4A28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2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D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1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5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5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A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5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648BA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D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D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9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D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8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7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0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20BD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3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B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5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7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A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5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D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7B438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3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B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6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7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4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F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C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2582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4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4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E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F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A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B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5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46E0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9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4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0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4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7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F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A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07FD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A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D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E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3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E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E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B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DE6AC5" w:rsidRPr="008C3BED" w14:paraId="4B4497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3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E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6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D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7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D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03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8ECE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A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C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F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C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6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E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6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7092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D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6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1C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2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B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8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5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</w:tr>
      <w:tr w:rsidR="00DE6AC5" w:rsidRPr="008C3BED" w14:paraId="7A2698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E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0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A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F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3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6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E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A5E2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4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8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B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C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6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6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D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DE6AC5" w:rsidRPr="008C3BED" w14:paraId="2D31D2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C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3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8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A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C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1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6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1545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1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1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B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C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E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D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9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50E5DC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2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6B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9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5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9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6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3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42CCEB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D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C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0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A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B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9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6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EC5A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9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D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4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6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7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B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7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2F20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8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0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7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5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F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A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4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6FAE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8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9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B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E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A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0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8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8927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3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0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1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B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E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D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8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370A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3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7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B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9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4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B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B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</w:tr>
      <w:tr w:rsidR="00DE6AC5" w:rsidRPr="008C3BED" w14:paraId="3B2A97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E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9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B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C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A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3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A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DE6AC5" w:rsidRPr="008C3BED" w14:paraId="78733A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B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F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4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9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5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A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2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</w:tr>
      <w:tr w:rsidR="00DE6AC5" w:rsidRPr="008C3BED" w14:paraId="71597B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D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3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B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9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A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5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D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5322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F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6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C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9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7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2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F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1554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A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0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D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9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E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8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54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</w:tr>
      <w:tr w:rsidR="00DE6AC5" w:rsidRPr="008C3BED" w14:paraId="0FDD6A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A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E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5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F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8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E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A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</w:tr>
      <w:tr w:rsidR="00DE6AC5" w:rsidRPr="008C3BED" w14:paraId="1CC645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3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0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F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5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5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3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AC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231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2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1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0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5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B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E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6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20DC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B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8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9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6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5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E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6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A03D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4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8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D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2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3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C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5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</w:t>
            </w:r>
          </w:p>
        </w:tc>
      </w:tr>
      <w:tr w:rsidR="00DE6AC5" w:rsidRPr="008C3BED" w14:paraId="486F63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4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E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0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7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2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9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8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3CCE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A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B1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4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A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2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1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E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2B29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FA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0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B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6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C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C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5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1579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D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6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5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1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6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3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2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D5E2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0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6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C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0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9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4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5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D7BA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4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4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9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0A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2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7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2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6586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A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E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5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3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2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3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8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C195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9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F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4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B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F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4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7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1E2B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2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6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F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4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4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D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F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6D44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1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9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C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2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F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3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C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9E4B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8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5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6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E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0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D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B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0061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6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2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6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6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D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6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B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8C2A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8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D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6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3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B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1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D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6DED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0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A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C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9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E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D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4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7EBD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5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2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F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7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E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2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2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1CC4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A8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F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5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5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6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3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1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24D7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D4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B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4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E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0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8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F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81E5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9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D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F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2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2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3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4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</w:tr>
      <w:tr w:rsidR="00DE6AC5" w:rsidRPr="008C3BED" w14:paraId="372AA1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E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3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F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9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6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C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2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</w:tr>
      <w:tr w:rsidR="00DE6AC5" w:rsidRPr="008C3BED" w14:paraId="3F749C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3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5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2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B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F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3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F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</w:tr>
      <w:tr w:rsidR="00DE6AC5" w:rsidRPr="008C3BED" w14:paraId="580651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D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E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5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D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A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8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94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7902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1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8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A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93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C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8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3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53FF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9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3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E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A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B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5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A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DE6AC5" w:rsidRPr="008C3BED" w14:paraId="181339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0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B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3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7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5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D3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F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</w:tr>
      <w:tr w:rsidR="00DE6AC5" w:rsidRPr="008C3BED" w14:paraId="3424DE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D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F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1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9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1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D2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9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4333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8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1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A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9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B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B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7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ED6C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F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E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0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5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5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0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B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3332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1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8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E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4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9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0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F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</w:tr>
      <w:tr w:rsidR="00DE6AC5" w:rsidRPr="008C3BED" w14:paraId="1C1C25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E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9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6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2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2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1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4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02D5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C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C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D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0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1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CA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C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A240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9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A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6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F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8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A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7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0DBB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7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6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6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7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D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A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3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219D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4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3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5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D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51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A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6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8113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2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5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7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F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D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3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B79C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C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5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C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0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33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D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9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A138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1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3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5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B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0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4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6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7AE8B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7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E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4E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2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3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9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0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2E62C2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D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2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A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A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6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A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C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</w:tr>
      <w:tr w:rsidR="00DE6AC5" w:rsidRPr="008C3BED" w14:paraId="5B9AB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8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E7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5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D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F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9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1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</w:tr>
      <w:tr w:rsidR="00DE6AC5" w:rsidRPr="008C3BED" w14:paraId="384D72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D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C1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9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57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C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0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4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DE6AC5" w:rsidRPr="008C3BED" w14:paraId="5C2373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7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1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E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F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2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2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B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BAC9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B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7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1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D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0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C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DA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E561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F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B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4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D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0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2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C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0E710A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4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0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8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9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C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5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5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C35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9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4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A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2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0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0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4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3A28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3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D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B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3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8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3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6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39C3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4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8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8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6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7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A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A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09AD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6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C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E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9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1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8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F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DDDB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8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3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0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8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F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0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3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015F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1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9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D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1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C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E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8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F4AA5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3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2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C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3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7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7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D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E2C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3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E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8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E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8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1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3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5B80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0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E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B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F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3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9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2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A766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B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6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C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E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1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0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7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</w:tr>
      <w:tr w:rsidR="00DE6AC5" w:rsidRPr="008C3BED" w14:paraId="76D258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C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8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7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2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E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A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5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41B5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D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ДРАГАН МИТКОВ ДРАГАНОВ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7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D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2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9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A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C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9AA2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9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C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7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9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238.223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0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6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94.127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B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564.76</w:t>
            </w:r>
          </w:p>
        </w:tc>
      </w:tr>
      <w:tr w:rsidR="00DE6AC5" w:rsidRPr="008C3BED" w14:paraId="57E004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3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5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A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6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F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4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E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9FE5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E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3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7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3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9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D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B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14C7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1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E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A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8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0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2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F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E8D8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3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5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6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A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C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C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4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BD1C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C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1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9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4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6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9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B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C9C8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0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C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D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C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0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E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4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113C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8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6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6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E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1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4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5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</w:tr>
      <w:tr w:rsidR="00DE6AC5" w:rsidRPr="008C3BED" w14:paraId="416BCC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B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1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2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6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B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C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A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A013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3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0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30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F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A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B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0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6A93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F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1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1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A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E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0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8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A1A9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5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D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9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4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71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B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5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</w:tr>
      <w:tr w:rsidR="00DE6AC5" w:rsidRPr="008C3BED" w14:paraId="32A582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3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A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3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D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9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0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F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C20B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A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8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A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71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D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C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E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2CDE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D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B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F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1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9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0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0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</w:tr>
      <w:tr w:rsidR="00DE6AC5" w:rsidRPr="008C3BED" w14:paraId="1F70F6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2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6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4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8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7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2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5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67EE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2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F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4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9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E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3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7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0B06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9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2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F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C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5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7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4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F002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E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F4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2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B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0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B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C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733F14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E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A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F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A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0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8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6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D78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7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E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D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A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C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F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D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1040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F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2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F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7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C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9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B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37.97</w:t>
            </w:r>
          </w:p>
        </w:tc>
      </w:tr>
      <w:tr w:rsidR="00DE6AC5" w:rsidRPr="008C3BED" w14:paraId="6A25A2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A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F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D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7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C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4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A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E456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1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E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7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4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4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1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2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72AD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DB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9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6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F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9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F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EF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D67F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1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A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F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6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8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1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5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9DCC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D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0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8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B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4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3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9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56CD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6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D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8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6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8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F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A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E49A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C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7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C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0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4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4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B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AD8F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8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7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4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7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C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3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2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FE49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B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D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9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A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5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5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F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D545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E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E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6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9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B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9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A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8593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8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B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0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09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2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B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F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</w:tr>
      <w:tr w:rsidR="00DE6AC5" w:rsidRPr="008C3BED" w14:paraId="1D28AA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6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B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8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D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7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C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3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3A8C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6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2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6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A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7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C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7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D871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4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2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1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2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1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2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9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88FC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7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1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2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A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7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F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A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3628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3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7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0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2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9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F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3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3E3B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8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A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5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2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8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A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A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E15F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C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4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B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2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4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3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D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C698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A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F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C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3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F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1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A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DE6AC5" w:rsidRPr="008C3BED" w14:paraId="5D1447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6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8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E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2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1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A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F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2627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8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2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8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C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F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9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F1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DE6AC5" w:rsidRPr="008C3BED" w14:paraId="74B495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4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E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6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2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3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6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4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D536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2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A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4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5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E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2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EF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9EC5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2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7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E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9C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1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6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F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3BFB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3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F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C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0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9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7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B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8656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3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B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F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C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D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A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E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224C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F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0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1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8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9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3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7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5516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4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5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7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4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1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F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E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AB1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A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5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C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2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B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3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8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</w:tr>
      <w:tr w:rsidR="00DE6AC5" w:rsidRPr="008C3BED" w14:paraId="7F2330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B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B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E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7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5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4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E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A271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1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2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3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B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3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8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7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8795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4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F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C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2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5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6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E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</w:tr>
      <w:tr w:rsidR="00DE6AC5" w:rsidRPr="008C3BED" w14:paraId="3AAA30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9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E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E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C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F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7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4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56F1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F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C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4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4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2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E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B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02EB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C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B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4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0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4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A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4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DB56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C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0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4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E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0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C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1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AEE9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1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4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A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F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A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F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9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CEF0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C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C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8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F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8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1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1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EAF9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1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B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A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7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D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0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8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</w:tr>
      <w:tr w:rsidR="00DE6AC5" w:rsidRPr="008C3BED" w14:paraId="416679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3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6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D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1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F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A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7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DE6AC5" w:rsidRPr="008C3BED" w14:paraId="73CA6E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F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C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1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1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1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A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9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7EB2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2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5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0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E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5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8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2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6F9F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A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2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E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1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1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9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6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D3BE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B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F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D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5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4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B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1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4F0F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A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C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2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2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7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7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9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7CD5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6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B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8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8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2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2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4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960D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3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7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4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1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B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6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4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4D09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5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D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4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6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A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6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6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23A5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C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7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D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0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3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9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F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9BE3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B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A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E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2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F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7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B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4BBC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B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6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F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B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5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7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8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3A5B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8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8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7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E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4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8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F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0BFB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D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C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6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0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A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F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6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1699E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A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B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6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6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4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F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0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4E22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A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A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E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B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A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0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B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727D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D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8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9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B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2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D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5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02FE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E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6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D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D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8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F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F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EF63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D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6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6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2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1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3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4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6F88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E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4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8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8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0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D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3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EEF3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7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4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3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1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3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F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E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2558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1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7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7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9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4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3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3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DE6AC5" w:rsidRPr="008C3BED" w14:paraId="03311B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5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4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6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4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7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CB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9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</w:t>
            </w:r>
          </w:p>
        </w:tc>
      </w:tr>
      <w:tr w:rsidR="00DE6AC5" w:rsidRPr="008C3BED" w14:paraId="064EF0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5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A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F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8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D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9A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C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2F1E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E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E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3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A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A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E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F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F3C4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3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6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3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A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E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E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B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2172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B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2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3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7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5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7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DE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6BD877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B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B8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9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7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B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8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4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8597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7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5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A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2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C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6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9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DE6AC5" w:rsidRPr="008C3BED" w14:paraId="0AD1CF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F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6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1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6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3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1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2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6BFE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9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B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3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B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A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9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B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4BCE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5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3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4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4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4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5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8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860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C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2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9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7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8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0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1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F228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C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2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7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2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3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5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5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F085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D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B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3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B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B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A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B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97BF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81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2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4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5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5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3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D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12B9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9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8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A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D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B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6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D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F7AC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8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7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5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F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3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E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3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0D30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43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2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8A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9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B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3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B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C881D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F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9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C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B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3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4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8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8E33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D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9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6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4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D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9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1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6E01A3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A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4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6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4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C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71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F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8F94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A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E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0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8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8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C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C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2614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4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7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5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1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5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7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6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B8C6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7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8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6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6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A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3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E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2.82</w:t>
            </w:r>
          </w:p>
        </w:tc>
      </w:tr>
      <w:tr w:rsidR="00DE6AC5" w:rsidRPr="008C3BED" w14:paraId="6502E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4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90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6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4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0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C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A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</w:tr>
      <w:tr w:rsidR="00DE6AC5" w:rsidRPr="008C3BED" w14:paraId="173727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F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3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2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3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A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B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D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1BA6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A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8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D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5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D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2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0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8ADD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1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D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F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5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0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2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408516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1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A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3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2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8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6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B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71B4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1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F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6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0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F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9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C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CC5A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A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0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2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D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2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9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F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4EBF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6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D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E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6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C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5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9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EA5A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7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2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D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B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E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8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3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6699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6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1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6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E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7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8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7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3E8090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F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E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8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A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9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4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5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5739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B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9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C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8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A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8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F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96A1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6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A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7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8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9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2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4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A90A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5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3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3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9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0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C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F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0955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C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4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3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6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9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A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5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9C41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3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4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E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D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3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C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E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2D5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5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8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D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0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A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1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C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39344B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D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C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B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4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8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4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F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6306F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D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D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2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2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0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F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9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4330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4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3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7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3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74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3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3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CEC0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D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F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5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6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0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A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4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EC33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5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0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5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7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6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A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5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A630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0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7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2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9B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8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C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3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4DC9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5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5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6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3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3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C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2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3253CD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0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7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5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B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E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6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4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6D37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8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E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D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1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DF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5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E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BEDA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E1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D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9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B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D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4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0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5FE51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2E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F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8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8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B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1B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E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</w:tr>
      <w:tr w:rsidR="00DE6AC5" w:rsidRPr="008C3BED" w14:paraId="61C0C7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E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F1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4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C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B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7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D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114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C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4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1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2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B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B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D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9DBA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3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5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2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9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B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8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4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AED6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A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5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7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A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A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5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F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510777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C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0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4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4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9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9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5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DA87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C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E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0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D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2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0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8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46BA9A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5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E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5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B0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7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D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C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646991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6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6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6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D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E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C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4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3A65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5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B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A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C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1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5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0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5B13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4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F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B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8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3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2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C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681019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B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3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2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C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7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C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6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6FF1AE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0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D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2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2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6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0A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EE08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4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2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C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0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7B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1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B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5669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3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B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1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D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6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C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D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91B3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8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7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7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3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0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6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B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6EB099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0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0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E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8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C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6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F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1BB18E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9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6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A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6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5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C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5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4E2FE4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1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2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2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6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F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C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67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91D1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C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E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8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F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A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8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0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</w:tr>
      <w:tr w:rsidR="00DE6AC5" w:rsidRPr="008C3BED" w14:paraId="42C53D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4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2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0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B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E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7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B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</w:tr>
      <w:tr w:rsidR="00DE6AC5" w:rsidRPr="008C3BED" w14:paraId="09DEA8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E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6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B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9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4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5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7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DE6AC5" w:rsidRPr="008C3BED" w14:paraId="3E36E1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A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1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6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6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C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0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2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DE6AC5" w:rsidRPr="008C3BED" w14:paraId="67D260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F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4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6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2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3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0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E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E21A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2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F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8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7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A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8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E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D006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5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5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F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F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B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8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5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5BC0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9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9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E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1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8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2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1456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A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7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5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9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4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8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A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153B98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4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6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2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D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8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8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6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358367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D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A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E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1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9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2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1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0AFC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2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0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A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D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0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8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9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F72F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E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8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A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A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3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7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7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3C53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6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5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D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B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5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D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5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10BC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F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F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E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1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4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9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8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DA84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3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5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8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0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6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8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4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26F3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9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3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F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E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E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A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A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7C39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6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8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5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7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2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9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7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B8E9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E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D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C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0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5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E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8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19F61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0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3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0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A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1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F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3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C8F3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9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A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C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A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C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F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8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718E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2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5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F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4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9A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3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4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A26F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9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7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E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4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A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7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6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2348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B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B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5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9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7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9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9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8D54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C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F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2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2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0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F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4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ED8C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9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C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A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4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0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F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7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EF10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2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1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2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3C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5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F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E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E337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1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B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8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3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4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E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5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3F991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4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9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5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0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A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0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1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1BBE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3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3A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5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4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0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4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2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86C2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2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6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2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67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F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9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E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03B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6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D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7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E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7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7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1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1446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4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8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5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5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1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7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F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2A03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6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B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1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3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8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E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A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8377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7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C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3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C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F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0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4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B426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C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1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2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E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8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A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2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</w:tr>
      <w:tr w:rsidR="00DE6AC5" w:rsidRPr="008C3BED" w14:paraId="69B14A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4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9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B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5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8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0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F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</w:tr>
      <w:tr w:rsidR="00DE6AC5" w:rsidRPr="008C3BED" w14:paraId="503BC6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F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6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4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4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9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C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6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75D6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5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2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4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4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D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7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C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4838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F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7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E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0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C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B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F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CCD4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D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B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5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C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0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2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1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</w:t>
            </w:r>
          </w:p>
        </w:tc>
      </w:tr>
      <w:tr w:rsidR="00DE6AC5" w:rsidRPr="008C3BED" w14:paraId="227A51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C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B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8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F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0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6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6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</w:tr>
      <w:tr w:rsidR="00DE6AC5" w:rsidRPr="008C3BED" w14:paraId="2F28D6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1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6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1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C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1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D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7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DE6AC5" w:rsidRPr="008C3BED" w14:paraId="2E5B95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1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8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9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E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3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E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4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</w:tr>
      <w:tr w:rsidR="00DE6AC5" w:rsidRPr="008C3BED" w14:paraId="4824FF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5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0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0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E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F3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C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D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D209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0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F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4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1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4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9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8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5B4DD2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A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6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3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6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B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4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4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5A4450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8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3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7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8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8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5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5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9A69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E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4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6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4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E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1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A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E0D8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1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C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2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C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2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7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A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DE6AC5" w:rsidRPr="008C3BED" w14:paraId="24337C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8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C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2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B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9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5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9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45E1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B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7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B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1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C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7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C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CEDB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8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F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5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9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8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8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E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5C9B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2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1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0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3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6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6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E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9F1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D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6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5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7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8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E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6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769F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5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D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6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6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7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C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9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3CCE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A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9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7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1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F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F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6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E67C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A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3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F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7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A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8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C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12CA4A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E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0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E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1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C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B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3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098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3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C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7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5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9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B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0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3A46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7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A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0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7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A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B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2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6E72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5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F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A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F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0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8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1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DE6AC5" w:rsidRPr="008C3BED" w14:paraId="0E6FBA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C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8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C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8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B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D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6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07CE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5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E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5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A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E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3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0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3E54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4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A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4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5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7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E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B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68F5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2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C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6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8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4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1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2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D5C4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C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F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1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A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A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1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2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384E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2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6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F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8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1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C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E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3535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B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1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C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C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3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B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8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</w:tr>
      <w:tr w:rsidR="00DE6AC5" w:rsidRPr="008C3BED" w14:paraId="1336B6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2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5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E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D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B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91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D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4E56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B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2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6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4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9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B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7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106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D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2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9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5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A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E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8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3FA9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B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B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1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B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2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D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E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4AFC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E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0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5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8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D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8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0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ADFE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06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7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3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3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B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3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5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DE6AC5" w:rsidRPr="008C3BED" w14:paraId="54C03D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D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E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B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C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1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2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DE6AC5" w:rsidRPr="008C3BED" w14:paraId="243B5B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A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4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3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D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3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A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9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0179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B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1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C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8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0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A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9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CBF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5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B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2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2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C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1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6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DE6AC5" w:rsidRPr="008C3BED" w14:paraId="30A1BC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6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8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8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C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7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59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B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AA5C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1E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52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8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9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9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9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C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</w:tr>
      <w:tr w:rsidR="00DE6AC5" w:rsidRPr="008C3BED" w14:paraId="5C0BB8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F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7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F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0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A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C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B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DE6AC5" w:rsidRPr="008C3BED" w14:paraId="05E4AB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E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1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D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C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4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D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6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49A2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A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A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2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1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6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E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2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6675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B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8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F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6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7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E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9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FDA8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2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C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D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0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C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C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6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5C48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B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8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E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E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B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9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3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9E07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1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8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3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0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E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5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9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54C6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4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3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E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9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B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F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8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E9B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C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A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9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B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C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9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1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A4B3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1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7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3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7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A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A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C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4159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3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3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B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D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9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F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0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574945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B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1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8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A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E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7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0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D967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A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2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C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F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F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9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4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</w:t>
            </w:r>
          </w:p>
        </w:tc>
      </w:tr>
      <w:tr w:rsidR="00DE6AC5" w:rsidRPr="008C3BED" w14:paraId="659992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2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F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D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7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4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2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4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DCBA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B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3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6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5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E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7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7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F2A8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2D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4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3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1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D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E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1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633D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C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7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1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0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2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4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5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4AC207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F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F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4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6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5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7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9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0A1E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1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2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4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F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9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C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F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A422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C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1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6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0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4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F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6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E1BF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4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E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2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F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2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F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7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2576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4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5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0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D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C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B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5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F6B9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6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A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9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8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A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0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6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C967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4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2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F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7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9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2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E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8437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D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B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7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A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5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5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E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E718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1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C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6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3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1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2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2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7A8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E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3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4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5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2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2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6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0101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5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5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4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A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5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6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D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E961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F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27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5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3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D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0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A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EE87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9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A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6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C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7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4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5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F1C2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1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A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4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D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7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5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95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220B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8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5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F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A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1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0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D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D4C5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4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4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B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0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2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4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0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34AB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0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3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5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C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A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8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1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296E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9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8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6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0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6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1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C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20CB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F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7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D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8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A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5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3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0ACA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4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2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F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2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7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18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A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40C9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9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2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8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6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5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B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8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8E97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5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9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4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0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5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E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4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DE6AC5" w:rsidRPr="008C3BED" w14:paraId="35703E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C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C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A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D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A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1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5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3B2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9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D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3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B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D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2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5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3E5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8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C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A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1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F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C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C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06DB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0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7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D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6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D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7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1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2C95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9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4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B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9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B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9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F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A445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4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4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A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F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4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3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A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057E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3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D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2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6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0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4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2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793E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9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1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0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B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E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A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B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9DF0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D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C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1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5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6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B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B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</w:tr>
      <w:tr w:rsidR="00DE6AC5" w:rsidRPr="008C3BED" w14:paraId="12D525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5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ЕМИЛ ВЕСЕЛИНОВ ПЕТРОВ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5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D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9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3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3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E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</w:t>
            </w:r>
          </w:p>
        </w:tc>
      </w:tr>
      <w:tr w:rsidR="00DE6AC5" w:rsidRPr="008C3BED" w14:paraId="0E92CC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3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5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6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C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276.490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4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D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57.062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5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342.37</w:t>
            </w:r>
          </w:p>
        </w:tc>
      </w:tr>
      <w:tr w:rsidR="00DE6AC5" w:rsidRPr="008C3BED" w14:paraId="12E23A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1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3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5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B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2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F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8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27C4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0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3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E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0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2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2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6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</w:tr>
      <w:tr w:rsidR="00DE6AC5" w:rsidRPr="008C3BED" w14:paraId="0DB8B8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1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4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5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3A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0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D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0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DC8C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C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E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F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B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5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5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8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</w:tr>
      <w:tr w:rsidR="00DE6AC5" w:rsidRPr="008C3BED" w14:paraId="6F5D53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2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1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1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B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6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E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E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</w:tr>
      <w:tr w:rsidR="00DE6AC5" w:rsidRPr="008C3BED" w14:paraId="72C0D4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7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4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1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E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3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A3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3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D0DF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7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9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D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6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E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F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5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DE6AC5" w:rsidRPr="008C3BED" w14:paraId="3876DD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5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E6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7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4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F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B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6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45F0C7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EB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0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1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B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B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D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F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9A89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4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7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4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69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1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3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E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BD42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C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4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6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E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3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8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B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2693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EF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6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A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1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2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9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0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4BAE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4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A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F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6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6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4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7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35EF77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C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8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7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9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E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9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D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A983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2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5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0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4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8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C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4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8D8D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D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A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5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6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7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A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D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6074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B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3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0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0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7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A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4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21B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E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B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3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7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9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3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E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E490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5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D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D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A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7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2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1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</w:tr>
      <w:tr w:rsidR="00DE6AC5" w:rsidRPr="008C3BED" w14:paraId="598643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2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6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9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9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6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0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D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5666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7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5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F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E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0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B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5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BD6C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2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A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F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D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7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6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B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BB62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9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C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D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3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E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7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1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</w:tr>
      <w:tr w:rsidR="00DE6AC5" w:rsidRPr="008C3BED" w14:paraId="730D95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B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0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0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D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8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7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B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779A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6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7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D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59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C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3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5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519C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3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B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C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5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5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3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2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384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2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9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8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F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4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1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5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</w:tr>
      <w:tr w:rsidR="00DE6AC5" w:rsidRPr="008C3BED" w14:paraId="1BD467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2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8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F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7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B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0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5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7AE4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7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E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1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F5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0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9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F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D356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A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8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9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8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5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8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4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985F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A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6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3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1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E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F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E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144162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A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5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9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3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7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0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9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FF15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2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C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E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D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C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5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8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6C1B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2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2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D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7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0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7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1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048B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6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1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3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E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0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C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4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D498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0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1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9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E4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8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2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A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1DBF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1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C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0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7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4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4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6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C2FD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E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8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A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1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F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F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3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49F0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2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B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6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4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F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A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F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B2A7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3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D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9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2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0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5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5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8B8D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D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D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6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F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0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2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1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C36E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1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F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C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D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7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3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6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7777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C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F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5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D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5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D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0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CF7E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1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7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9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8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C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8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4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78C8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8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6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1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1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6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6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F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8068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8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C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7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5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7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1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0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7072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C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C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A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D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7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2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4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</w:tr>
      <w:tr w:rsidR="00DE6AC5" w:rsidRPr="008C3BED" w14:paraId="27171E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A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7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C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C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6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4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4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5A03E3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A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2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5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0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1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6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8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CED6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8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E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C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5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D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8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5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DDD0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A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9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9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4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F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2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5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20EF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C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F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0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8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1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6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0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5A87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7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2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6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A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6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7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5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F46B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D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0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4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0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C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C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C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B322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5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5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6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F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9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E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C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</w:tr>
      <w:tr w:rsidR="00DE6AC5" w:rsidRPr="008C3BED" w14:paraId="7AF37B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A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2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7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7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5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5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7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1933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8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F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1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F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2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9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B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DE6AC5" w:rsidRPr="008C3BED" w14:paraId="6F0073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7C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4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E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4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8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0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1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EFA1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20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F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B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F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6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C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0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E9B5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5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F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9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C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4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3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6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DE6AC5" w:rsidRPr="008C3BED" w14:paraId="20D8FF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8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0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4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B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8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D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B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D4A2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7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D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1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5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D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2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7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7496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2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E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4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B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E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A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2CE84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4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B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1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C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A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1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8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</w:tr>
      <w:tr w:rsidR="00DE6AC5" w:rsidRPr="008C3BED" w14:paraId="509D37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3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5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2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6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C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5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E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FD76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E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F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4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D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F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9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3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622B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F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E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0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0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9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E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D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69FE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9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D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0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D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F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7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E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FB2A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5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2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3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5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6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2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8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220300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7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4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3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F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3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4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C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770F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6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F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2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C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2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3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3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</w:tr>
      <w:tr w:rsidR="00DE6AC5" w:rsidRPr="008C3BED" w14:paraId="11BD99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8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9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9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E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C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1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4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</w:tr>
      <w:tr w:rsidR="00DE6AC5" w:rsidRPr="008C3BED" w14:paraId="296B9E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C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2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8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A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0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F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D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C789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C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3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A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0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A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5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F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AA0D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8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B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C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9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7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65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B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A37A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C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D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6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3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E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7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B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09E9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7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7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E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F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A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E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3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</w:tr>
      <w:tr w:rsidR="00DE6AC5" w:rsidRPr="008C3BED" w14:paraId="214150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D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9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5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D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9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B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D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D3D5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7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D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A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3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A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7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B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C87F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3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C8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5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3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D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F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6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BB8C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D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4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E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2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7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4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1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9ADB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4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D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B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5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50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D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B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DE6AC5" w:rsidRPr="008C3BED" w14:paraId="761D1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4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D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2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5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3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C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1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7A94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D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0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C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1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9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C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F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68FC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A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C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A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D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4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F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1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812F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2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1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B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3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E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8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A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B4D7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5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8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E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B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5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EF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8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4B63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E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F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3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1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D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5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A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C6F8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0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8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5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7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A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4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9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4098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C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9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7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7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2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8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1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92F5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9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8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6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1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4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A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B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DE6AC5" w:rsidRPr="008C3BED" w14:paraId="753506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D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E6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6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3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A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4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D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C15D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B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E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0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F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B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6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E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299F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B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3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A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B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B3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B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6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</w:tr>
      <w:tr w:rsidR="00DE6AC5" w:rsidRPr="008C3BED" w14:paraId="1DDDDA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C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6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5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D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D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0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9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E0D6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3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C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D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D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A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C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0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F957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5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E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3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6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4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3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F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</w:tr>
      <w:tr w:rsidR="00DE6AC5" w:rsidRPr="008C3BED" w14:paraId="249A7D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C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C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D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2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D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7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D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DE6AC5" w:rsidRPr="008C3BED" w14:paraId="48C8FE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8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5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B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B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B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9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3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993C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8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4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A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2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2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F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9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F3C0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F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7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8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5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0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A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9E46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7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C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2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E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6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C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5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1755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B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8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5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C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4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4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6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425F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7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5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B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6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F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D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9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</w:tr>
      <w:tr w:rsidR="00DE6AC5" w:rsidRPr="008C3BED" w14:paraId="0F3612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6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9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E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B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9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2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B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C18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A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7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3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B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C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8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7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4684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E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5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5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A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3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5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7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C112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B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0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3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2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7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75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5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4066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4F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2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1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B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5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3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5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</w:tr>
      <w:tr w:rsidR="00DE6AC5" w:rsidRPr="008C3BED" w14:paraId="1809BF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1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0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5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2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A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4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F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7E5D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E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6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0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D0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3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C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9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C07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4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8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B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9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6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1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8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DE6AC5" w:rsidRPr="008C3BED" w14:paraId="008280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F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9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1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94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8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B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3928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D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C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C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D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5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9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F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D579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E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4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6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1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8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A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1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</w:tr>
      <w:tr w:rsidR="00DE6AC5" w:rsidRPr="008C3BED" w14:paraId="1DB5F7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8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8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0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7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3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8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1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4385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B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1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8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6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B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2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0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91B4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9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8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7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6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D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7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6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C1AE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0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B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1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9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1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1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0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0F25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A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1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F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A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B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44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9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DE6AC5" w:rsidRPr="008C3BED" w14:paraId="563D9C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71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D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1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3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B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F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2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0427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3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5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A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8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C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4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B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A8C3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F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D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6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5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3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C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B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EF28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5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C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F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E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E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F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2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AB26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3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4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A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4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E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E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9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D2C1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A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7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2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1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B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7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E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099F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7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9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9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E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D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F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0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</w:t>
            </w:r>
          </w:p>
        </w:tc>
      </w:tr>
      <w:tr w:rsidR="00DE6AC5" w:rsidRPr="008C3BED" w14:paraId="638F8F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F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A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2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2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B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A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B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</w:tr>
      <w:tr w:rsidR="00DE6AC5" w:rsidRPr="008C3BED" w14:paraId="07790D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6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5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9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A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D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E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9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E5A0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2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D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E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2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E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D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A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30D9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5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4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3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9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F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0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6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4DCD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7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2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1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4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2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D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8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6604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5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ИВА АНАСТАСОВА ПЕТКОВА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8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2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7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8B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C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8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CA37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4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3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4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A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188.908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A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E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58.510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F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351.06</w:t>
            </w:r>
          </w:p>
        </w:tc>
      </w:tr>
      <w:tr w:rsidR="00DE6AC5" w:rsidRPr="008C3BED" w14:paraId="32BD73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6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F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3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7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3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5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D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1A9A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6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7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C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5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5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6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3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0569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7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9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D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9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D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8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7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97E0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9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7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4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1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B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3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F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D5B6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F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D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7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6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D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5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3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E3B2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5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5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8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0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1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7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3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E35E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8F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2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D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E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1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4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0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</w:tr>
      <w:tr w:rsidR="00DE6AC5" w:rsidRPr="008C3BED" w14:paraId="75B307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C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B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0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F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5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E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3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D451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95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B1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C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68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A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C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D42A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7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3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0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0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2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8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8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3918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1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1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0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3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8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4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E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6ACC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E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E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6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5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7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5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5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CF5A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8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9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C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F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5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4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2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8C9D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F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0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A0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1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3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B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F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FB55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4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D9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3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6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0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0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5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6D86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0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D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6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1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4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F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E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A294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9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0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6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8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A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B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9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8D6A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2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9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0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5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D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1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7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1902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7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E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0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B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4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7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A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FCAD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2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9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C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4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D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2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3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FBA9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9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4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0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6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A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C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C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</w:tr>
      <w:tr w:rsidR="00DE6AC5" w:rsidRPr="008C3BED" w14:paraId="179F97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0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6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5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3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1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9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B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E7E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4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0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2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8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2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8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9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87EB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4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4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1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E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5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1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A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8E2B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D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7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3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E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5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4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A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A15C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D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8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8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9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1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2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4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95A9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C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0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A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3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8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5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B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02DE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4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C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B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C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0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8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9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BDD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2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8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D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2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1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9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D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9A50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1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2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1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1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3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6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2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3CC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7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0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6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5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D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2F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5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FE8A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A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4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D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4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D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F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F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A7C8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5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5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1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9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5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C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7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608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C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B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7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73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6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4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A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9502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2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7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4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E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1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2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E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1A31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A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E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0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E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1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D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3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E355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0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6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3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1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9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7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C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694D88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B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1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9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E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8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D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2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</w:tr>
      <w:tr w:rsidR="00DE6AC5" w:rsidRPr="008C3BED" w14:paraId="31BCAC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3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0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6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D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3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6F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8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5346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8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F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9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4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C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4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8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85B3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1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3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8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2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5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A7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F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05AD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5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3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F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1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9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0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D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</w:tr>
      <w:tr w:rsidR="00DE6AC5" w:rsidRPr="008C3BED" w14:paraId="36D4D4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0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5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0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9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A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18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9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CA87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D1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3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7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6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C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7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B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48BC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0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7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A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A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7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44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5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</w:tr>
      <w:tr w:rsidR="00DE6AC5" w:rsidRPr="008C3BED" w14:paraId="3F18B3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7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2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0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A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5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8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B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</w:tr>
      <w:tr w:rsidR="00DE6AC5" w:rsidRPr="008C3BED" w14:paraId="2FD00D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C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5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0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7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5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4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E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6.83</w:t>
            </w:r>
          </w:p>
        </w:tc>
      </w:tr>
      <w:tr w:rsidR="00DE6AC5" w:rsidRPr="008C3BED" w14:paraId="7BDC27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0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C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F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C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1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8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106F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2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7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2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4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5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A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B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DE6AC5" w:rsidRPr="008C3BED" w14:paraId="1E2036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B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9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3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6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D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9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1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7DEC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8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7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3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3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8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3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A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DCD3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8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8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B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D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3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7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2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6C64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C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C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5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9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3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F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8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0A238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B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2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A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E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7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55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D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E016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D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4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1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1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2C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6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4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</w:tr>
      <w:tr w:rsidR="00DE6AC5" w:rsidRPr="008C3BED" w14:paraId="73CDAE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B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B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9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B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0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8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7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</w:tr>
      <w:tr w:rsidR="00DE6AC5" w:rsidRPr="008C3BED" w14:paraId="626258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A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4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9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7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A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9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C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9319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E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E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9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4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0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E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1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1728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C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F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0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9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3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8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5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BF96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B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4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2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E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5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3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E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DE6AC5" w:rsidRPr="008C3BED" w14:paraId="2BA8D3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8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9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A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1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0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2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B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</w:tr>
      <w:tr w:rsidR="00DE6AC5" w:rsidRPr="008C3BED" w14:paraId="6890E6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EC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8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5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0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9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64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5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F4C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3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9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6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F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A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2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A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1716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A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3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C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3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C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6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A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7016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E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8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8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5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2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2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4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AB3E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6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A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B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A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D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1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6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149F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0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F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F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BA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2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F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C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247F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9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A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E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9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7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7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F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77AA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6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7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5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2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2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F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7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</w:tr>
      <w:tr w:rsidR="00DE6AC5" w:rsidRPr="008C3BED" w14:paraId="041C4C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9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1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E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1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9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1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9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F643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5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9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3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D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3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5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7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</w:tr>
      <w:tr w:rsidR="00DE6AC5" w:rsidRPr="008C3BED" w14:paraId="291B4E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B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F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B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F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D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7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29A2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A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7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4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8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9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2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C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8B89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D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A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9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D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E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F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0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</w:tr>
      <w:tr w:rsidR="00DE6AC5" w:rsidRPr="008C3BED" w14:paraId="04E513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1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2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1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D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3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C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4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D748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4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3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6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1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F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F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F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7E36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B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C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46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3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0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9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3A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4C9D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8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7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B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6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7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7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AA3F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C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E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C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0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5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52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9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B897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62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D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6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9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4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3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7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2BB4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7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FB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7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1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7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D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B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</w:tr>
      <w:tr w:rsidR="00DE6AC5" w:rsidRPr="008C3BED" w14:paraId="2AEFCA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8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F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0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02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B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6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5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15.84</w:t>
            </w:r>
          </w:p>
        </w:tc>
      </w:tr>
      <w:tr w:rsidR="00DE6AC5" w:rsidRPr="008C3BED" w14:paraId="7ABB50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1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8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3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5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7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9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2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34F3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4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A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40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F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5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A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C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8DCB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1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6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4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7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4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6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3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</w:tr>
      <w:tr w:rsidR="00DE6AC5" w:rsidRPr="008C3BED" w14:paraId="11F53A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A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A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E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3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F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2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2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C497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4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5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A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E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4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5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8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</w:tr>
      <w:tr w:rsidR="00DE6AC5" w:rsidRPr="008C3BED" w14:paraId="4A0531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9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D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B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D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6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7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B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3D6C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C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5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D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5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8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8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D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9E65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1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2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2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5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8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B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D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A286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B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5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A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0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0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4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7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A0BF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5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2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8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4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4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F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7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BA4B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B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3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5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8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4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D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9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88A7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6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3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D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F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A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D8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B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DE6AC5" w:rsidRPr="008C3BED" w14:paraId="3144D2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A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0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9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1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7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E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A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731F96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4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9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B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5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1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7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8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7340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E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F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9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9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A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A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C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</w:tr>
      <w:tr w:rsidR="00DE6AC5" w:rsidRPr="008C3BED" w14:paraId="55E865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1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3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3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E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F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9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1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25.08</w:t>
            </w:r>
          </w:p>
        </w:tc>
      </w:tr>
      <w:tr w:rsidR="00DE6AC5" w:rsidRPr="008C3BED" w14:paraId="6DB8A0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0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0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4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3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2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A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0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</w:tr>
      <w:tr w:rsidR="00DE6AC5" w:rsidRPr="008C3BED" w14:paraId="39765A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3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D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E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6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4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7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4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</w:tr>
      <w:tr w:rsidR="00DE6AC5" w:rsidRPr="008C3BED" w14:paraId="13B13F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D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8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8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F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6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D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D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56F4A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C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5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D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A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A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C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A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</w:tr>
      <w:tr w:rsidR="00DE6AC5" w:rsidRPr="008C3BED" w14:paraId="7A40F0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B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C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9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7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3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6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9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65F4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3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50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3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A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F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7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B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</w:tr>
      <w:tr w:rsidR="00DE6AC5" w:rsidRPr="008C3BED" w14:paraId="67F599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0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D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5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B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7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1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3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A991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5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2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A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7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8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A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6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67B7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9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C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1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9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7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E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1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A022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9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F9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6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4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8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A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F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A45C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3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КОНСТАНТИН ХРИСТОВ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0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5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0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7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0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F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9A17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C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3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9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3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132.978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C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3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51.348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4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308.09</w:t>
            </w:r>
          </w:p>
        </w:tc>
      </w:tr>
      <w:tr w:rsidR="00DE6AC5" w:rsidRPr="008C3BED" w14:paraId="6BEDF9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C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7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B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9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5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9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3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1AFA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8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B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4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6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8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3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B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1CFC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7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8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8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D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B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8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1FCE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5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6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93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9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A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2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6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D64D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E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5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E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1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F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D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2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3F64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4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2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7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1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1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1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E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8B17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8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6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4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2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5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C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8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6787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2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2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4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2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4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8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D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F125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3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D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F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9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0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E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D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23.88</w:t>
            </w:r>
          </w:p>
        </w:tc>
      </w:tr>
      <w:tr w:rsidR="00DE6AC5" w:rsidRPr="008C3BED" w14:paraId="759015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F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2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8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D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1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7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F552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B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A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A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E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E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2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4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DE6AC5" w:rsidRPr="008C3BED" w14:paraId="374861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D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E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0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5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2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7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A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156B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B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D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1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3D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8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7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C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30E1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3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8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1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0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B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7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0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AD01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0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E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B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9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2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C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1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8378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C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B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3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C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3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E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F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C27E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5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E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C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C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F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9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A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AB9E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6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C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1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1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8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7B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3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DE6AC5" w:rsidRPr="008C3BED" w14:paraId="5B2A61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1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E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B4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A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4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E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C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50A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4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D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B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4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F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1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52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949E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7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6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C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A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5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1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2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FC68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E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F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C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1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1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4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F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9965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4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7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1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1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9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B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4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9FEA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E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9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7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2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4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1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3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E051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A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B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E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3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3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A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7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415F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9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2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2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5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E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6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8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44FB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1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7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3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8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B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5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6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805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2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E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C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6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1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1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4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818C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F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7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7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3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A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1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6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8385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6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0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A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9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E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3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8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E2F7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E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A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E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F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7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F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B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DCF6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E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C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8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C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2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8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4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7D14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1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4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7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8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D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1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6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1DB3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5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D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1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0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9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2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5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5BC458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F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3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1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C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2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9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B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E3C3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3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6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2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1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2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8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C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835E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5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7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1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C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B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1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3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B3CB2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F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3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B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6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4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D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D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DE6AC5" w:rsidRPr="008C3BED" w14:paraId="2B50E7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F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4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C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4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2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D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B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DE6AC5" w:rsidRPr="008C3BED" w14:paraId="7994D9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A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5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E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D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A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6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1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F10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8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4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5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D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2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4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7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3DBD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C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D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D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B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2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A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7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426B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D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1A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5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1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2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0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E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</w:t>
            </w:r>
          </w:p>
        </w:tc>
      </w:tr>
      <w:tr w:rsidR="00DE6AC5" w:rsidRPr="008C3BED" w14:paraId="09167D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5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C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F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3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2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F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A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3A03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8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7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9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E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9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2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E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D93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4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C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C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3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3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5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4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8AB3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0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2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8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C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3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A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B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DE6AC5" w:rsidRPr="008C3BED" w14:paraId="792BFB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A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A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5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C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9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E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AD25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5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E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1D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A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3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9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3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643A6D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2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F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7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7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4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B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A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839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E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7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1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9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3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5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E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CE19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F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2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C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B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6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4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5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5564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E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2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B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9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6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D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9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</w:tr>
      <w:tr w:rsidR="00DE6AC5" w:rsidRPr="008C3BED" w14:paraId="3E0A72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9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A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5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B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1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6C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6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3544BF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F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5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8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8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B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5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7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80CD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8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4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A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6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0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B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D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FE69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0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C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A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4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0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5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E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</w:tr>
      <w:tr w:rsidR="00DE6AC5" w:rsidRPr="008C3BED" w14:paraId="0D3DFA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B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4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4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8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5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E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A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A60F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B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4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B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C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A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1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8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8CD2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6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D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5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B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7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5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5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DE6AC5" w:rsidRPr="008C3BED" w14:paraId="395DD9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4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7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5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E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9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D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F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851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2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3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A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2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1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F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0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</w:tr>
      <w:tr w:rsidR="00DE6AC5" w:rsidRPr="008C3BED" w14:paraId="308790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4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9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7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4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E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3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7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5B1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1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C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E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9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B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9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3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44C1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D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C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1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2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6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B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4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DE6AC5" w:rsidRPr="008C3BED" w14:paraId="2FA2F8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4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36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6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0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E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3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0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A5AD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9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C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A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5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C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0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2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E1AE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5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2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1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88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52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C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6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0B0A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E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5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B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1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1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F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5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A3D9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6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3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8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3B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C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9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8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</w:tr>
      <w:tr w:rsidR="00DE6AC5" w:rsidRPr="008C3BED" w14:paraId="428CDF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9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3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3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1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1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7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C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</w:t>
            </w:r>
          </w:p>
        </w:tc>
      </w:tr>
      <w:tr w:rsidR="00DE6AC5" w:rsidRPr="008C3BED" w14:paraId="0A5329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9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4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C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E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F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5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A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0AB3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9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D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1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5F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0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C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8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5662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9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C1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1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0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C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2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A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D393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7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7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2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D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D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6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A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D607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B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1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0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7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4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D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6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F9E9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A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C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7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4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D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3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F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</w:tr>
      <w:tr w:rsidR="00DE6AC5" w:rsidRPr="008C3BED" w14:paraId="6C89EE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4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0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1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5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5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9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8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</w:tr>
      <w:tr w:rsidR="00DE6AC5" w:rsidRPr="008C3BED" w14:paraId="5BC377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3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5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7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8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1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9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F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10F4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4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8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2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3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F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6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9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4A97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C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2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E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1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9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7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B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0296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C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8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C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F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1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B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F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61CA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4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0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3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F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9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1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E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80CD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C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4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F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8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5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9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9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57FA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E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D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0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7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1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D3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4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13.07</w:t>
            </w:r>
          </w:p>
        </w:tc>
      </w:tr>
      <w:tr w:rsidR="00DE6AC5" w:rsidRPr="008C3BED" w14:paraId="1E07D4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B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C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6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3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0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D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C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85FD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5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0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2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D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D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3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D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</w:tr>
      <w:tr w:rsidR="00DE6AC5" w:rsidRPr="008C3BED" w14:paraId="48B96F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4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B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6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8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C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6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2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64BF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4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4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5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F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8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6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B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78F8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9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6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2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C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2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9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0090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1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2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3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E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7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0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4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DE6AC5" w:rsidRPr="008C3BED" w14:paraId="52F107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C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F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7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7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1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A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2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</w:tr>
      <w:tr w:rsidR="00DE6AC5" w:rsidRPr="008C3BED" w14:paraId="192F5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6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0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4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0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7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7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9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F277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8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6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3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3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C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1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B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DCD5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A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A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A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4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E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4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4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</w:tr>
      <w:tr w:rsidR="00DE6AC5" w:rsidRPr="008C3BED" w14:paraId="151AF5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8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1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A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3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F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7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3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7BB5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E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D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2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1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B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5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0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DE6AC5" w:rsidRPr="008C3BED" w14:paraId="379D7E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E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D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C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2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9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5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2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DE6AC5" w:rsidRPr="008C3BED" w14:paraId="77AA21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3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1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8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A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6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8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6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</w:tr>
      <w:tr w:rsidR="00DE6AC5" w:rsidRPr="008C3BED" w14:paraId="636F70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8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7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1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4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7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8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A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5C8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0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5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37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C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A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D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6B1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6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0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9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3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9F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3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5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362A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F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C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6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0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B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A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7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2A09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E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5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2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B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D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A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1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BF97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D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E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1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8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8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E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8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94BC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9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4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E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B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B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9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5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00CE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7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3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8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9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7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9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1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DE6AC5" w:rsidRPr="008C3BED" w14:paraId="403C8F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B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F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4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C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0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3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5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E67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D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C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A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4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C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4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2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4A1F1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3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C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0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A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5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9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4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C0BF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3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F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D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E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0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2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D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</w:tr>
      <w:tr w:rsidR="00DE6AC5" w:rsidRPr="008C3BED" w14:paraId="64558A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E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6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2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E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E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1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B1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A5D5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B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F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3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9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7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8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A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9980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1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3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3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2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B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5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8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5D6F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9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6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F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D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8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3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C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294E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A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3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5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8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F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7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D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196F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0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E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1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4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1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8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4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</w:tr>
      <w:tr w:rsidR="00DE6AC5" w:rsidRPr="008C3BED" w14:paraId="594DE8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0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D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9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7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A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4E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F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DE6AC5" w:rsidRPr="008C3BED" w14:paraId="3EBA3E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4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2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1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0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3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4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9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D15E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E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F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4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3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A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A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F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E2B0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9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8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3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D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8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8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5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D8DB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D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2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F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2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4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8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6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5BDD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0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0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D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4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72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2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C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51422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A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F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C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9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7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B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D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ADD5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1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0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4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4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1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3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8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FB88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7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2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4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E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1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1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A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6048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6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B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0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1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6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6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4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B583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0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0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2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4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9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8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B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6ECF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6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8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9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E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6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F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4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DE6AC5" w:rsidRPr="008C3BED" w14:paraId="52E894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2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5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9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F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7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C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8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</w:tr>
      <w:tr w:rsidR="00DE6AC5" w:rsidRPr="008C3BED" w14:paraId="604D00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C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E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2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C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8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8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7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CA2D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F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6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B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5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8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4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4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086A55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8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0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5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6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F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E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1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</w:tr>
      <w:tr w:rsidR="00DE6AC5" w:rsidRPr="008C3BED" w14:paraId="401F0B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7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5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6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9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E5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3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3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005D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9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A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C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47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8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8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F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0DE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9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1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A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9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6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E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D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6DA0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2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38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1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8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2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7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1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2432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D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E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9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0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9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2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0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E2C7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F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F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C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D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7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7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8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DE6AC5" w:rsidRPr="008C3BED" w14:paraId="0231AF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7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E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6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B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C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5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E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3823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D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D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B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A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9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3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A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A2C0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C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B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0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4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0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D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4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AD19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7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B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C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7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D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3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2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290C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7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3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4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E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8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C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1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</w:t>
            </w:r>
          </w:p>
        </w:tc>
      </w:tr>
      <w:tr w:rsidR="00DE6AC5" w:rsidRPr="008C3BED" w14:paraId="0B017D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3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C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9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E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B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5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5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AB87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0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6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9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1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2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4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105A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A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1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1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9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C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A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5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0DA6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F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3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6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A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8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C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1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3D7B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6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4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0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1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2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2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0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19C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3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7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0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E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1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B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6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5B59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B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0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C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2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D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4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6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8B70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D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2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C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D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E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9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4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3EA7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0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7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5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F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A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4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D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906D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7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1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1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7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F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E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4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1D2E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A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6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0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3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4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D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4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6077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8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C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E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7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0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0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4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5483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8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КООПЕРАЦИЯ "ОРХАНИЕ - 2013"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6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E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0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D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3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F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</w:tr>
      <w:tr w:rsidR="00DE6AC5" w:rsidRPr="008C3BED" w14:paraId="780508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D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4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C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6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237.369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E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1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59.461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7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356.76</w:t>
            </w:r>
          </w:p>
        </w:tc>
      </w:tr>
      <w:tr w:rsidR="00DE6AC5" w:rsidRPr="008C3BED" w14:paraId="75ECFF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A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1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6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0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E2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7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3521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7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9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9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D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5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B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2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D9A4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A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B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D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5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6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F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C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06F1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6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5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2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C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8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3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6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E964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6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3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9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8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9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B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4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CB07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1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E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9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A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7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9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9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B38E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7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7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A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3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2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7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4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065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8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7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A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2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2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2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9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86FE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7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5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2D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4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E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B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5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CCDF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A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5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F2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4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F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A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7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AF34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8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8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E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2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3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0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D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EBF4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0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8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4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9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3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DD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2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F4DA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3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E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0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7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1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5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2D7F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6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7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7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4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D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3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3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26829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8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3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A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9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4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E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3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7EA6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F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7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0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3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0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6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AFFD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3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1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3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4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6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D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C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DE6AC5" w:rsidRPr="008C3BED" w14:paraId="3E7EAB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7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B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5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0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1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3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6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</w:tr>
      <w:tr w:rsidR="00DE6AC5" w:rsidRPr="008C3BED" w14:paraId="3712C9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7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F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D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1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9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C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F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</w:tr>
      <w:tr w:rsidR="00DE6AC5" w:rsidRPr="008C3BED" w14:paraId="0E07EC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9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7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E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D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4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6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B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ECAB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3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2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8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08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A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2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7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DE6AC5" w:rsidRPr="008C3BED" w14:paraId="47311D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E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0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1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9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1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2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6B7676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9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F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8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2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B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8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D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F5CC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3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E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D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F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2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6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B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0092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F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2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1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0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A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E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3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0ABC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C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C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C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2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4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1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4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D836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6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5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3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6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C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D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6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A4A6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3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C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C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4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9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9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8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25FB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D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A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5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5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7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8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B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2708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0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1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B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7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7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1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D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1F1F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6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0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A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7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F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2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E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1F46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7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D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E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1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B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0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3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D8A7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7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3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D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9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C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2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2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50C0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3E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1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F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A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2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4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9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F32A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7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DA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9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9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A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D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5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26A3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F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5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F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F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8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B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9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1543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1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3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9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5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E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9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C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88AA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E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9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6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F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1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3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7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B8F9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7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E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7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9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B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D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9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C3B6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3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2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1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4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6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A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C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B3C3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D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8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4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C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0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E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1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7C31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A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D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6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2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4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0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E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E97F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9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1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5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2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0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5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2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771A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A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6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2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D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8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7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1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C6AF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A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8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D6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8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E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2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8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868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D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5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D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2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3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A8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1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0790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0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2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A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1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2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5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F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D169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7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8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8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6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0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3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D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FA14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D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6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A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7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C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1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D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D5CF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F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E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BA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2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9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1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8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DE6AC5" w:rsidRPr="008C3BED" w14:paraId="1B3D83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C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A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8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C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1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B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6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0AF5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A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F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7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2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4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6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D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DE6AC5" w:rsidRPr="008C3BED" w14:paraId="47D64E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5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4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8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C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0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6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B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</w:tr>
      <w:tr w:rsidR="00DE6AC5" w:rsidRPr="008C3BED" w14:paraId="70673E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6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C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6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4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5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7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7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EAE6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E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E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6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C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E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B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F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</w:tr>
      <w:tr w:rsidR="00DE6AC5" w:rsidRPr="008C3BED" w14:paraId="5432FA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4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4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2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B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C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D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90AA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D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9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E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9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4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D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4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612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6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5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F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D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B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2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F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0301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8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6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6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D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5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4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5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E171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0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8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1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5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C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0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7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61FD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1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5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D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2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C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4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5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0C99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D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C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5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6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D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3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C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BC38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4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8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A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3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0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5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C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33D4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6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E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C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9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3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3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4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D18B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8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A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9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9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7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F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3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22FE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5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2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B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D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D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4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1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</w:tr>
      <w:tr w:rsidR="00DE6AC5" w:rsidRPr="008C3BED" w14:paraId="1E1D5F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D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3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A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7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F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F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E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3F5E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9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0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C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1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3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0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0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4601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2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2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9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E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8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A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F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DE6AC5" w:rsidRPr="008C3BED" w14:paraId="01BC0D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6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E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A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A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4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D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7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E16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8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9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6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5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C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D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3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936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B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B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A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9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7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3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0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</w:tr>
      <w:tr w:rsidR="00DE6AC5" w:rsidRPr="008C3BED" w14:paraId="5F4E7B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1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A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D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2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9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C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1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A9A2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A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1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8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4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8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F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6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F5D0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3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3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C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0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9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7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D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CA82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F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4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A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7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D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2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0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DBA5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1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6C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9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D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5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D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D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3E318E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B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6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B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C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D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2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9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</w:tr>
      <w:tr w:rsidR="00DE6AC5" w:rsidRPr="008C3BED" w14:paraId="29A692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F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7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4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0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6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5A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C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81D4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2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C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B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5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F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27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0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B717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F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B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F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0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A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9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7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2F84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9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C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0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C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3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0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F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13EE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83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5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6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9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B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A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7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9971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4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0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A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3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7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F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B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17.08</w:t>
            </w:r>
          </w:p>
        </w:tc>
      </w:tr>
      <w:tr w:rsidR="00DE6AC5" w:rsidRPr="008C3BED" w14:paraId="44F141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B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0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0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7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9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2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8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A358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C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E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D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D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7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2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6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C8F1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E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7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2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D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7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4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7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FB56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2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F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8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3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9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9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A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868E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1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C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9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E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A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60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C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</w:tr>
      <w:tr w:rsidR="00DE6AC5" w:rsidRPr="008C3BED" w14:paraId="7BCB7D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8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2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A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6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F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E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4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3022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F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9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F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B5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9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F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2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76C3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0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3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2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B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E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5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DE6AC5" w:rsidRPr="008C3BED" w14:paraId="1C3202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B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8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1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4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E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3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D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84F2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C2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3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C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E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D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B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3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21A7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4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8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E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6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6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C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6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74F3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C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9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A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BB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5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6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4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F1CDB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E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A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3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4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8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7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5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DE6AC5" w:rsidRPr="008C3BED" w14:paraId="14FF5B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F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3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C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2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B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6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1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543BC6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0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B7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5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B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6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6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F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96E5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3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2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4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2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6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3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2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B628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D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F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B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2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D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3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4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</w:tr>
      <w:tr w:rsidR="00DE6AC5" w:rsidRPr="008C3BED" w14:paraId="472870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3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6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0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C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F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F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4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6485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8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F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8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0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8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C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4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DE6AC5" w:rsidRPr="008C3BED" w14:paraId="3ABD8C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C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B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8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F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7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5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2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D435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2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3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1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9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1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D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B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E0D1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0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C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D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C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A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D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3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1C7D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8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9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E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D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C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72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4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DE6AC5" w:rsidRPr="008C3BED" w14:paraId="2D7BE4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3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9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5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0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1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F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E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B4BD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C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B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4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1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B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5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9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6F33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E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D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4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4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C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E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0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5C59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1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1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D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F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B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F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B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B558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4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3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EC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A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1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E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2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0FAC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B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0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F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2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9B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C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C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DE6AC5" w:rsidRPr="008C3BED" w14:paraId="38AD0D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3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C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A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F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7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D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1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CD35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6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0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6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8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A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F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C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6742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F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6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C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C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5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D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A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9AD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1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7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7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9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5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4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B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2CD4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8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D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2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D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C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D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0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CF4A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F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16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3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B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A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0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A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E7A5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7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1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7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6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BF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8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A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2292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4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B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0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8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E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8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6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0CAFF1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7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0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F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C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4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D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6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6565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0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1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5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4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7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F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3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5A69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1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59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D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0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1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9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C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</w:t>
            </w:r>
          </w:p>
        </w:tc>
      </w:tr>
      <w:tr w:rsidR="00DE6AC5" w:rsidRPr="008C3BED" w14:paraId="4371B6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A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E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1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9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9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C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0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7F31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3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7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F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F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E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E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4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21BC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F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7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E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3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1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4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D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</w:tr>
      <w:tr w:rsidR="00DE6AC5" w:rsidRPr="008C3BED" w14:paraId="6EF3F5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C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8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A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0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F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6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F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FF13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9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3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C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B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3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9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D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499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F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9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1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2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2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A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913E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4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9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8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A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4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F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4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D71C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C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3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4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B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1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6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B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</w:tr>
      <w:tr w:rsidR="00DE6AC5" w:rsidRPr="008C3BED" w14:paraId="761E86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A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1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E8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C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C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1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D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1903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A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F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5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D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5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5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C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8534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0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1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6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F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2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B3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B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2FB7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8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C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5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6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4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9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C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AD7B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E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5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0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4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C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6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E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50AE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2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8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6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E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5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0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F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</w:tr>
      <w:tr w:rsidR="00DE6AC5" w:rsidRPr="008C3BED" w14:paraId="582FF8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F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7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3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0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4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9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9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B0A1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9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2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D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D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9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C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E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0881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B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C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1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2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E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0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6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302A7A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D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8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F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C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6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6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7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BCB9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0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9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6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8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E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C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4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</w:tr>
      <w:tr w:rsidR="00DE6AC5" w:rsidRPr="008C3BED" w14:paraId="29A547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D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2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C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7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0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5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2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1019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D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D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B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B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5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4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6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1C72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5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8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9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0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C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8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8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4482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3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1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6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6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1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4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5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9D7D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F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0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5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2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A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C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9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E63E6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8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A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F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6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CA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4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6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EE82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4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A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9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5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F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22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2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D5F7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F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3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A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1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1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E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2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303171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03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C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C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0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A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7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6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DE6AC5" w:rsidRPr="008C3BED" w14:paraId="1DC968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A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B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D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7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5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6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C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11EE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5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3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C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C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3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5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F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6921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5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E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B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E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8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A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3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F011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6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D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6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2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A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B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A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FC0B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1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5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6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7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4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98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F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AE4A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1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0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D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4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0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1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5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35EE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D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9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C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A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C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B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6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EC0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6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E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E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3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F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5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F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</w:tr>
      <w:tr w:rsidR="00DE6AC5" w:rsidRPr="008C3BED" w14:paraId="7339C6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4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F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B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A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B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6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B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492B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1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5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A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1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F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2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A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6C7553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6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1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E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C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C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8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A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5419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F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A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0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E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1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9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7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6632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1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8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9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E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E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2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4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D85D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0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E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E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B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C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3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1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967D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4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F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1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9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F0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E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F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31CF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A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E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3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6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B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7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F8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9709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D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E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5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E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5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A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6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96D7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3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1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B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7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6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E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9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8C54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BF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1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9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0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5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59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6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7CCE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4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8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0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C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C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F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0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D735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B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4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4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F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C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5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2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022A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2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4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C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2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2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B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0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</w:tr>
      <w:tr w:rsidR="00DE6AC5" w:rsidRPr="008C3BED" w14:paraId="36D418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5B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F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3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8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B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5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2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5015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1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9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B5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71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9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6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A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BA05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6C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9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2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A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2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3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C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D622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1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A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8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6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2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E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C7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</w:tr>
      <w:tr w:rsidR="00DE6AC5" w:rsidRPr="008C3BED" w14:paraId="112919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9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ЛЕОНАРДО МИЛЕНОВ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B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8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5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7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9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A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A32C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F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5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2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C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261.464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C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B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46.587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4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279.52</w:t>
            </w:r>
          </w:p>
        </w:tc>
      </w:tr>
      <w:tr w:rsidR="00DE6AC5" w:rsidRPr="008C3BED" w14:paraId="2EC7BA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5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8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C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37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2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D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C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5A0E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8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4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1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6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0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4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F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FD76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5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4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0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6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B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6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A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5CD0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4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06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C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C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9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2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B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59E5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D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B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9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2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7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C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6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3DFA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6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B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D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6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C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C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0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7B00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8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0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6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5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F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2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C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73AA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D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0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A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D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9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2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0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</w:tr>
      <w:tr w:rsidR="00DE6AC5" w:rsidRPr="008C3BED" w14:paraId="6ACC9E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2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C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D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9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6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5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A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CCEF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6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A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6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0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D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0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B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42A7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5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4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0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0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7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F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4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CF5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D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C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91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2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9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F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A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A46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1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6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0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A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A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A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F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899D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C2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A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4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5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5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C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E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045EE2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E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D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2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B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6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2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A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0E1188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B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9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6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9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A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2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B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59E6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A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D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6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5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F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4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4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</w:tr>
      <w:tr w:rsidR="00DE6AC5" w:rsidRPr="008C3BED" w14:paraId="22EF7F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F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5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C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0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4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1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5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038E07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1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5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6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0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D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76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1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6AFA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A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1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F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6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0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4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2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DE6AC5" w:rsidRPr="008C3BED" w14:paraId="562C2A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B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4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0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F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0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D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1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70D9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4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B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0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3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3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D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D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2C8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F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9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3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F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8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8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2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DE6AC5" w:rsidRPr="008C3BED" w14:paraId="433FDF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F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F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C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D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0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8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5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374F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F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1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A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E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3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4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5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C45F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B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B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2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6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3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6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8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85B5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B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8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6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0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3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6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D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6574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2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9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F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C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F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E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A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7DAA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6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9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9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A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7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7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3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ADE5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3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7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F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3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3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B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F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78B6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4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D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3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5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A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1B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4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031C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D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3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A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C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4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3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8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4222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4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7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4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B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F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4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4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C854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B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E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D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A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D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F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1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85FB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A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9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6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F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7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7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1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7F3B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8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3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4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3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1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A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5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C45C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29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0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7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AB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C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F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6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58D9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9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0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4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F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E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6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C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E026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E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7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6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F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5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2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E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5338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4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9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D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F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C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D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1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9AEE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9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4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6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A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1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F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F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9CB6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7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E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8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51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5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1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3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4FE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3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1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C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6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6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C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9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280E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4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9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9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A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5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E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2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3DFC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9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A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6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2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6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8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D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5A70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7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F9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0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0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9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4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0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5940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B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4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D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6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1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8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0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</w:tr>
      <w:tr w:rsidR="00DE6AC5" w:rsidRPr="008C3BED" w14:paraId="7CE0DC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C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9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9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F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6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9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E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1EBA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F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2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C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4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9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1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F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A81F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2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3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9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3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5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6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8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0FE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E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F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2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3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3A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5A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6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66BA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F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B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B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A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B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2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9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7685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F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E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A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8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A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71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4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E4A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E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D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3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9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C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1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9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B725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1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7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F1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8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7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8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2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72E7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4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F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0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F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D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B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E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A41F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E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E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2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7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5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0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B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</w:tr>
      <w:tr w:rsidR="00DE6AC5" w:rsidRPr="008C3BED" w14:paraId="3454A9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D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5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C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8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A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D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48E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E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9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D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9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F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A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A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DE6AC5" w:rsidRPr="008C3BED" w14:paraId="24B7BF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6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6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6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7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D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F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D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FB3F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D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A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3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3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2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E6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C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E537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6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D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6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B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4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2E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0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8BBF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1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7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B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F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E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C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5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865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D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0F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8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8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8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2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8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</w:tr>
      <w:tr w:rsidR="00DE6AC5" w:rsidRPr="008C3BED" w14:paraId="46D850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B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B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0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B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5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7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7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360F85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4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5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4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7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C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1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B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</w:tr>
      <w:tr w:rsidR="00DE6AC5" w:rsidRPr="008C3BED" w14:paraId="543AD3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7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0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2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6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5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6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F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A17C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3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4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D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C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C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3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F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19EA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3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6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3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0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1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9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6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</w:tr>
      <w:tr w:rsidR="00DE6AC5" w:rsidRPr="008C3BED" w14:paraId="0C9FBE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B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8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A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0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D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C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6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548A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F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9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A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E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C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A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B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9249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8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6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2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3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F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0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4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0AD5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F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0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2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6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9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7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D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AAE9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E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1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1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C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0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D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7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5665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C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1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E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75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E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7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4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31C3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3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0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3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E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1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7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1002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F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5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0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3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A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0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1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0384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28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9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D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0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9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0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4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642C15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5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B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3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2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4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D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A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04A2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B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F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0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46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A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D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B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16D3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7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C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4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E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3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9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2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9A19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F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3B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F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2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B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C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6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DE6AC5" w:rsidRPr="008C3BED" w14:paraId="4F5E08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3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6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D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E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9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2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8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9708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1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6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8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7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9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4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2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418A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5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E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C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A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3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9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F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684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F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3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E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7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3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E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F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4329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C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B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B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6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2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1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2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5B12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4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8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E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3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3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A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5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EBAF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D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3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0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6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2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E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E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</w:tr>
      <w:tr w:rsidR="00DE6AC5" w:rsidRPr="008C3BED" w14:paraId="3B4D18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8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A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D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C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8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C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2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B49B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9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F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E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C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B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9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F42D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5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F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6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D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E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1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D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F1F98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8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F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3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C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4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3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4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E49E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1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B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B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8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F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3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7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9F9B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9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E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3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C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9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4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A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4CC39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5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C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1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5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4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A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6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DE13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1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4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D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2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D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C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C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DDF5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7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F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5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8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6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B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4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A1AC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B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7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4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E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6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9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B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C19C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B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F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4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6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9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6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C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</w:tr>
      <w:tr w:rsidR="00DE6AC5" w:rsidRPr="008C3BED" w14:paraId="016C95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9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F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F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A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C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B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7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9089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E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7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2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FA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9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5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D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E1A9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F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E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7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7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4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B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E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1036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B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C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9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7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D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9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0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F14E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E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2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7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A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E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4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F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1C1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D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8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4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E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3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C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6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DE6AC5" w:rsidRPr="008C3BED" w14:paraId="4E997E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9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5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1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F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E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E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33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37BD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2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A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7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A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1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D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9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7CA1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2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7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C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E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F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B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5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DC89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B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4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2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C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2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9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3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BF8F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8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8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D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8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9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E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D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3A03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C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9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E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8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E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9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A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3313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7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A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E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A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B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D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D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DBAD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1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C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2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9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B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C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6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675F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9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4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C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6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E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6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7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</w:tr>
      <w:tr w:rsidR="00DE6AC5" w:rsidRPr="008C3BED" w14:paraId="043D53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D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8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4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8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4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A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3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D2B4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4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6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D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2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7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1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B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4840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57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6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E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3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2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1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2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1E2D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0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C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0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8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1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4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9A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B221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9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7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E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D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1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3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A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0C87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6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6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C3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D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2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7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B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621E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A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8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5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5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0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3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3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C7D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6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1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C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E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1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3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F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</w:tr>
      <w:tr w:rsidR="00DE6AC5" w:rsidRPr="008C3BED" w14:paraId="73A691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5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F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A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9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3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2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E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A8E2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F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9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0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3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9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3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C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6360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6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2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F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1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F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5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C4D7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D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2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2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6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3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C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9B92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6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9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E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9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D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8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F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EA36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5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4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2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C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0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C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0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9AA83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1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6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9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A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A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3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D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8D3F2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A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E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E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6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A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D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E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1C77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A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E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6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5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7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E6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6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6A25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1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7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5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7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4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1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94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13AD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C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B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C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B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6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E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D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940F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2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2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1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3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3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0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9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974A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C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E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0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4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4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A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9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9E4F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1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8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A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F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A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C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D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7BC9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D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9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5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1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2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9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C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503A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C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C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6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A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2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F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5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B3E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A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0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8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1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8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1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25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</w:tr>
      <w:tr w:rsidR="00DE6AC5" w:rsidRPr="008C3BED" w14:paraId="33320B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2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C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A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7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C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E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C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D46C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0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F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2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E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D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C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4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5C31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5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D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9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7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B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8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7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EA1D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C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0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0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B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6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9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5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BB94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2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D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4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67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A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E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E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2DA5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E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C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0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6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7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9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1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</w:tr>
      <w:tr w:rsidR="00DE6AC5" w:rsidRPr="008C3BED" w14:paraId="19BBB3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3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0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8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3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D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7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1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F5B3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2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E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9A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0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D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4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3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5693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6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F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1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F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5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1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D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</w:tr>
      <w:tr w:rsidR="00DE6AC5" w:rsidRPr="008C3BED" w14:paraId="4B934D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B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B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8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D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0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D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4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7603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E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A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3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5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C7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9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A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DE6AC5" w:rsidRPr="008C3BED" w14:paraId="448BF3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6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A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8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8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8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D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1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2A3D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4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6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F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9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A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9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C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37EB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3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C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D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7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D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C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0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DE86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5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A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3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8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7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2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1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9F1D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0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4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C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2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E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9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8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F9AA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0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3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3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4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3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9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2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E467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B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1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6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1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F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0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9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794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2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9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9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4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B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E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4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6CEE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2F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9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1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8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D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C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C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</w:tr>
      <w:tr w:rsidR="00DE6AC5" w:rsidRPr="008C3BED" w14:paraId="4097EE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4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2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E2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5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2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2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0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B22E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7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9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6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A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C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4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5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C1A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E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B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1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A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C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2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D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42CB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4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1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C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1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2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C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2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F083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5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0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2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8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7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8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0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4A3FEB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C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2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5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7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5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6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9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10565B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C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B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8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C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A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5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9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6FEB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F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7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7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7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F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8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D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114B49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C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B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5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2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1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D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7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05C75C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5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F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5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9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6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3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1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</w:tr>
      <w:tr w:rsidR="00DE6AC5" w:rsidRPr="008C3BED" w14:paraId="12BA67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A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1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6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A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E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9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0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CEA1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2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7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F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8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5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9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8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1BB2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9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C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2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D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C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6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3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94A4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7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A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4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9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C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8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3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0FC7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F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D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4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2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E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D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A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52DD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7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6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0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0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1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A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6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194C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6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C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3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B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8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9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0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D129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8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C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6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3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7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5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3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</w:tr>
      <w:tr w:rsidR="00DE6AC5" w:rsidRPr="008C3BED" w14:paraId="28F990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3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B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B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A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4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E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D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</w:tr>
      <w:tr w:rsidR="00DE6AC5" w:rsidRPr="008C3BED" w14:paraId="28E9C5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C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D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3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3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1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0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0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BEF9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1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1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D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2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8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9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D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22A9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3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7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8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0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D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2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F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1303F3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1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E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D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7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0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F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A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</w:tr>
      <w:tr w:rsidR="00DE6AC5" w:rsidRPr="008C3BED" w14:paraId="6CD633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F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A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4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E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A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5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0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2AE3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0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B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F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6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7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7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6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715B9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8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4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E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6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6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E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2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0470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D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9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C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E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2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6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5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55CA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D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E7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3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6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9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B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3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83A7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9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МАРУСЯ ГЕОРГИЕВА СТОЯНОВА-ИВАНОВА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2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A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3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9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0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6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7F11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D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D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D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5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322.276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E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9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56.833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5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341.00</w:t>
            </w:r>
          </w:p>
        </w:tc>
      </w:tr>
      <w:tr w:rsidR="00DE6AC5" w:rsidRPr="008C3BED" w14:paraId="48CFFA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C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2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1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6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7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D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0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0F56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2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0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B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D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F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7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B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F132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1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7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1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1D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5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F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6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74624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E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7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5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1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D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5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5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4791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D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A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9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A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B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6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B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6B61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E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F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0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1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A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9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1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</w:t>
            </w:r>
          </w:p>
        </w:tc>
      </w:tr>
      <w:tr w:rsidR="00DE6AC5" w:rsidRPr="008C3BED" w14:paraId="08AF6D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D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7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3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D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4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E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7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D175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D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6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7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2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3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2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D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6972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5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3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F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C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7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A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6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B91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C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8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F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F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E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B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2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B764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88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2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63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E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C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C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E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F7E4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D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8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8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7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3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3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8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B185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E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0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1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6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D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F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F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</w:tr>
      <w:tr w:rsidR="00DE6AC5" w:rsidRPr="008C3BED" w14:paraId="2AB463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0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F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2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E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1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2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C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8.63</w:t>
            </w:r>
          </w:p>
        </w:tc>
      </w:tr>
      <w:tr w:rsidR="00DE6AC5" w:rsidRPr="008C3BED" w14:paraId="7B0919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6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DE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D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C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E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C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0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</w:tr>
      <w:tr w:rsidR="00DE6AC5" w:rsidRPr="008C3BED" w14:paraId="3F503E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3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8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F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7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6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7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B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18.97</w:t>
            </w:r>
          </w:p>
        </w:tc>
      </w:tr>
      <w:tr w:rsidR="00DE6AC5" w:rsidRPr="008C3BED" w14:paraId="35EB03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5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2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F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9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1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C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7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768B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9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6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5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F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2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A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E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1AA7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1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E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F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6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C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6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0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</w:tr>
      <w:tr w:rsidR="00DE6AC5" w:rsidRPr="008C3BED" w14:paraId="4A912C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3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8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8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F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B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7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7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DE6AC5" w:rsidRPr="008C3BED" w14:paraId="3D2D13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F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2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C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A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2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B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7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484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E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F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9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1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3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A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9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</w:tr>
      <w:tr w:rsidR="00DE6AC5" w:rsidRPr="008C3BED" w14:paraId="031DA6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8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2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6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9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E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D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7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5BE8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5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F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6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7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6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4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D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A806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B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6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8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A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5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A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A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64AF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4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3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A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E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1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F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E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</w:tr>
      <w:tr w:rsidR="00DE6AC5" w:rsidRPr="008C3BED" w14:paraId="7B6E00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6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E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6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6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0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B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7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</w:tr>
      <w:tr w:rsidR="00DE6AC5" w:rsidRPr="008C3BED" w14:paraId="5D3311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9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C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C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3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4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76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D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</w:t>
            </w:r>
          </w:p>
        </w:tc>
      </w:tr>
      <w:tr w:rsidR="00DE6AC5" w:rsidRPr="008C3BED" w14:paraId="660C6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C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D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6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C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5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5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8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</w:tr>
      <w:tr w:rsidR="00DE6AC5" w:rsidRPr="008C3BED" w14:paraId="139B4F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6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2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0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3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9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6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0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</w:tr>
      <w:tr w:rsidR="00DE6AC5" w:rsidRPr="008C3BED" w14:paraId="292255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3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A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8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1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3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2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A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398D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8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F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C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7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5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8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0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68AB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7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D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C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4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80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F9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8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DEB0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1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9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B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D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A7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F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1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5363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B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6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6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C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AB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F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F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C499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1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5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1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9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E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4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2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</w:tr>
      <w:tr w:rsidR="00DE6AC5" w:rsidRPr="008C3BED" w14:paraId="0D5E03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B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5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A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2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8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9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D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C199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9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6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7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1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F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E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C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</w:tr>
      <w:tr w:rsidR="00DE6AC5" w:rsidRPr="008C3BED" w14:paraId="081054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9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8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9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3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A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E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8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</w:tr>
      <w:tr w:rsidR="00DE6AC5" w:rsidRPr="008C3BED" w14:paraId="7C679A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5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C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D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7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F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C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944B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6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D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9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7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F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E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7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</w:tr>
      <w:tr w:rsidR="00DE6AC5" w:rsidRPr="008C3BED" w14:paraId="5AE67B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C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B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D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D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7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2C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9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4F52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3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B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3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C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8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9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C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D595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3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1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3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C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2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B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8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5BE3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5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5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3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5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2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D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9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</w:tr>
      <w:tr w:rsidR="00DE6AC5" w:rsidRPr="008C3BED" w14:paraId="66AB68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8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F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5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D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5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7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2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64FD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C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B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1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8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A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1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A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4F9F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A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C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F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2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D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A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3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DE6AC5" w:rsidRPr="008C3BED" w14:paraId="422EC9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B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C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F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9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7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4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5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6A3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38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4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6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F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D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D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7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8B8C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9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5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8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7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2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9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E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6F7D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A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E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6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3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4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D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B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D8C9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7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67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1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7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1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4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D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A34B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D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A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9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5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5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D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7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439C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B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2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6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9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D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E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F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D15F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D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D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A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5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C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2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7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33EB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7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0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D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0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D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3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A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54AF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9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0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6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2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5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4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C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3316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B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A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5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E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5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1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9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D878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D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E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E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D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7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4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F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80F0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A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2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6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3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9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4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6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CC08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C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1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0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4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7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8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A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57F0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D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D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3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0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A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D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5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2059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D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6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B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0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5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8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4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A929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E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7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D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6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8A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F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9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DEB1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9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C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B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D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5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35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6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7ED7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F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8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D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C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1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5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C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CBA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7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2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2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9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2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8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E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DE6AC5" w:rsidRPr="008C3BED" w14:paraId="05942B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3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4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C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8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B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0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C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1FDD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3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1B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2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6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3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1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4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184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A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2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C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5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AC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4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2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665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9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6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3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C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D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F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7116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1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E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7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6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5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D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0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0B2352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0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4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9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A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A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C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7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1F135F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7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7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4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5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E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1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C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56EC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D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0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3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4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9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F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D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68FF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D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C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7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5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6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5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4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C4BE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4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A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2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4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6C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A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A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06A4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3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0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0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3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7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E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E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6EA2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B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5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F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AB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0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7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A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B93D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A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3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9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1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F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F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F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AD82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2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D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9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E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6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A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7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2D9D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A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4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E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F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0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D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B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B1AA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3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B9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0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0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E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9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5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4E6642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E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E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A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C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D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9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2C1E24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3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5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A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8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8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D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2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D579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E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5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D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3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3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5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A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0345DE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A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9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D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A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1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4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B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</w:tr>
      <w:tr w:rsidR="00DE6AC5" w:rsidRPr="008C3BED" w14:paraId="7535B6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7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D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3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2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2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4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6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A11A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3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9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3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4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5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F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F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2DB4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C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E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A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F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B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F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1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</w:tr>
      <w:tr w:rsidR="00DE6AC5" w:rsidRPr="008C3BED" w14:paraId="337E6E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3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2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7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0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A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38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F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DE6AC5" w:rsidRPr="008C3BED" w14:paraId="3707E0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F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8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9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B0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C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8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D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B81B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6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8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6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B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A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7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5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0420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6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8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F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2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2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6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4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CD93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1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C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1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7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1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D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E1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A2F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F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F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3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D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F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F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2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</w:t>
            </w:r>
          </w:p>
        </w:tc>
      </w:tr>
      <w:tr w:rsidR="00DE6AC5" w:rsidRPr="008C3BED" w14:paraId="053431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0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9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4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2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3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9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1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DE6AC5" w:rsidRPr="008C3BED" w14:paraId="4CA27F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3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C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D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F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4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4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5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FB08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A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A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8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B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9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B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C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CAC9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1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0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3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B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A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1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B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660D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7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0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D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F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D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A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2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</w:tr>
      <w:tr w:rsidR="00DE6AC5" w:rsidRPr="008C3BED" w14:paraId="3FE41E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37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4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D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E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2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F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3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F332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5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D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E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2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B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1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6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214E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F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F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E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4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9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1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C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</w:tr>
      <w:tr w:rsidR="00DE6AC5" w:rsidRPr="008C3BED" w14:paraId="6FC2BB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F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E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B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1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3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0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4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E082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2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C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0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3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5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D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1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625290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C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1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5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2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A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8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A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D6DB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A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E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C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9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4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B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6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0E12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7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1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8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B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9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2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1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752317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35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0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4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7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9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2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6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0D28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7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D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3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0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F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C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4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0F84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1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4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C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D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2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3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F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2ACD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C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A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1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C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E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A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E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B279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D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2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E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6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E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5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9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5746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1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A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E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7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C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A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E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225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F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B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9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8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2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8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8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938D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3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B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5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3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4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9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5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11E4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4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8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5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A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F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6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F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B02C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F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6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C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F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2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8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1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D1D7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9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D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0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4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7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1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F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93FD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8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C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6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D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6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0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3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EF25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C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4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0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5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0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F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0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9521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3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A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1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3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6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4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1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2052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B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C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A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2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8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34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F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A23A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0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0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1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9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8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A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2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109E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2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4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C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9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E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7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0273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3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A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C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9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A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5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1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F908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C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1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7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8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D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2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EDAB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E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F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0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4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7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2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B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</w:tr>
      <w:tr w:rsidR="00DE6AC5" w:rsidRPr="008C3BED" w14:paraId="4D730E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7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B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2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B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B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8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0D93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6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C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1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7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1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8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8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D3DD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1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8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C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4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2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5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B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FCF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3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B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E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B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C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1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1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A930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5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1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A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0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0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5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0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8C08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B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E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0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5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3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B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9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261B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6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8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5A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8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C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E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8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643E3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6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F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8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4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9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B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8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1363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2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C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8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8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1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5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0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8EA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3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9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E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6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7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0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4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</w:tr>
      <w:tr w:rsidR="00DE6AC5" w:rsidRPr="008C3BED" w14:paraId="5051B0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6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6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6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3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8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8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4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7788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C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2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F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C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A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0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4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9E28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4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BC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5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A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C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1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0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7FF0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B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9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5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D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5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D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D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F7D7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3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1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1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7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D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1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B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5E55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4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1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1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B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9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1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D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0FB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D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F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59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F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C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1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7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C33A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A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6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3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F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C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6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F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39E3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B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B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B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6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E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A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4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EC28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E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3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E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D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5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3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8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E7AC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F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МИЛЕН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E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68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C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5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6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E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DE6AC5" w:rsidRPr="008C3BED" w14:paraId="1F14BB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5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D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6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9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209.476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6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2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53.410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2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320.46</w:t>
            </w:r>
          </w:p>
        </w:tc>
      </w:tr>
      <w:tr w:rsidR="00DE6AC5" w:rsidRPr="008C3BED" w14:paraId="5373F3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8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3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6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E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4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4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B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B408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73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2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A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F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0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3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2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272B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B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E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4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2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86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7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7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EC7A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A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0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B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0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4D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E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3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420B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7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6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9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7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2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B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4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113E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D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D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0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9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7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6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3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82FD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9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9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B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2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3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4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2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C84E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99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E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1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D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2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7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A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0A56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0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6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2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4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C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2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1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C54F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5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7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B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3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A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0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F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E4F5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1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9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4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B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3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6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2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33.76</w:t>
            </w:r>
          </w:p>
        </w:tc>
      </w:tr>
      <w:tr w:rsidR="00DE6AC5" w:rsidRPr="008C3BED" w14:paraId="557737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A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B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A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1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1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89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D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A928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7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4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6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9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4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B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4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3578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A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B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C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9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5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A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4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50E1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3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B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1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A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D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E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4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24.91</w:t>
            </w:r>
          </w:p>
        </w:tc>
      </w:tr>
      <w:tr w:rsidR="00DE6AC5" w:rsidRPr="008C3BED" w14:paraId="5C3166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6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D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8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0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4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5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9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A685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C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2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3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0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1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4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D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</w:tr>
      <w:tr w:rsidR="00DE6AC5" w:rsidRPr="008C3BED" w14:paraId="440E1B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4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6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2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C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9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4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6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DE9A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2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C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EC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6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7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7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C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660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D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D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5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50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D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9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C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F486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0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4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C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8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8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2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7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D097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F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8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B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7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9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B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3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98E4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2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C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0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9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4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0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9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33BD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E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0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B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6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4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2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D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D944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D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0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0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3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E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2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F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F30C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8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3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2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5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4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7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7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47F0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8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D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F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8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A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7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A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3B11A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A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3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4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4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9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1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B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4598F7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9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E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6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5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6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7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5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3E61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7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0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F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4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0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5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A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8252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9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4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55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A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E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A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6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8D3A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4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B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6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8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1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A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A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505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C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3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5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D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A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6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6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74EF3A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7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E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6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3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5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B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0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B8C5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3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E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C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5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7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A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2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B86B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6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27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C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E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8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0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C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DE5E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9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3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6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0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9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0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B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D7D3C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7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4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2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2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5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0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5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6B85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A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7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FD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5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E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B2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2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9788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4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F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7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6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7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D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1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235F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3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3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E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F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2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B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2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543A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6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D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C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A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6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5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2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E773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A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F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F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9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E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D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5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BF8A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4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A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C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F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2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0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B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A822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4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4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7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1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6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D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7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1FFE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8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6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5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6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2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9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7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90EA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B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E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0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F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D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3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7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C35F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8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7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7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2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4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F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A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</w:tr>
      <w:tr w:rsidR="00DE6AC5" w:rsidRPr="008C3BED" w14:paraId="5291E2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8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2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E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3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2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D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1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271E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E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7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A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1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6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6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B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6148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9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7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8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D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6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A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7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ABE0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D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3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F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A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E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2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6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215B66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3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6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C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7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7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6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9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600C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5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8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A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B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1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E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0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9DC8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5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E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C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E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C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2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7B1C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4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3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C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F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9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B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E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AD42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E0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8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8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3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0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F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D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E0F8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4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1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5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4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5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1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3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91A7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7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6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B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F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A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B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4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6375B6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2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4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A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E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B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A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A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EA9F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8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9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6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A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4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3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D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34334E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B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6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B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F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C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9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5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A7FD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B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9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8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1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F2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6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9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BE99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1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1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1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6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6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A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5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CA66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5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F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6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6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C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F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F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1E22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B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3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E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B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8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0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C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F247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5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D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0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3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4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0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2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80C0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B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C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0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E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E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9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6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8888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0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7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3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5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1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C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A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389F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F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6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8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6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3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4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2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F04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7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5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1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9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5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5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0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BC2C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0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0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1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F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C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9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C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48CC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2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B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6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5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9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6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8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4DB5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1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7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F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7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2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7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1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FEDB8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6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1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9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E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E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1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2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71C5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7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0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8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01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1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1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F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C347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1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6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7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F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1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1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2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F432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4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C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B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8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B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5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E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4518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9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0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0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1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5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7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8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DE6AC5" w:rsidRPr="008C3BED" w14:paraId="393A8A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6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4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0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F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E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A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9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7507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A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2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8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2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1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2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F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76E0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6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9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B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A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B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9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5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DE6AC5" w:rsidRPr="008C3BED" w14:paraId="19E14B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F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2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B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9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D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2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5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</w:t>
            </w:r>
          </w:p>
        </w:tc>
      </w:tr>
      <w:tr w:rsidR="00DE6AC5" w:rsidRPr="008C3BED" w14:paraId="511516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8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2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1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5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7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B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6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CF0C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2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D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C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5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5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B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9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40196C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2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0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5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6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4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6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C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</w:tr>
      <w:tr w:rsidR="00DE6AC5" w:rsidRPr="008C3BED" w14:paraId="5E6618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5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6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1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6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9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D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9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4D1F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3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5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6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B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8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F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A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7546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D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0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C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8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D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0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D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</w:tr>
      <w:tr w:rsidR="00DE6AC5" w:rsidRPr="008C3BED" w14:paraId="075A7C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9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3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52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E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B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1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6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D31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6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E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D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0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8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D2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4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3141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B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6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6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A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C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1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2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CDE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9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7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5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C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D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6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3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DE6AC5" w:rsidRPr="008C3BED" w14:paraId="5B725D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5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D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5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8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8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D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7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5583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B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8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D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B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C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0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7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EA81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7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5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D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E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4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8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5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5A59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7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4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5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E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0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19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3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80D4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C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6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E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4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2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9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C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329D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1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1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6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9A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1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5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1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4956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D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B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3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3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B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8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3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4556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D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4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D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C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E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7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A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BEB2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B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4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E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F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0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8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6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4C9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2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3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1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1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D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D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0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E295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0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6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4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8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7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B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6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1FE7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3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5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B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4C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E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A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B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B165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1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21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F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D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3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A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9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DCB4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F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A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3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9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1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3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0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ABD9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6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3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F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1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9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0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3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7C98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E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8B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DA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C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6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F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D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FF6E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7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D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D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D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5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0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9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A6FD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A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0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E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E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6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7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2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AC9D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0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8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B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B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A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1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1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68F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E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7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6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3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A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E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8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A6F3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B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C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3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1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2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AA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7ECC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F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FD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A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F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2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9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CB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</w:tr>
      <w:tr w:rsidR="00DE6AC5" w:rsidRPr="008C3BED" w14:paraId="332C09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E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3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6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9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4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A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D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361B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E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4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6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F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0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8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9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</w:tr>
      <w:tr w:rsidR="00DE6AC5" w:rsidRPr="008C3BED" w14:paraId="167FC7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3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3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D9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9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7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E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91A8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F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0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9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F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7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F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9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7458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1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F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D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5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1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3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D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2D32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4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8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9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8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1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2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4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7C82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D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B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A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4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5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3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5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CB30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8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7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E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F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D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1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F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8E1F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1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7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C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0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8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C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4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69EA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6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2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5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A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C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3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7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128D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D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D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9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8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3E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0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9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B4EBB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B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1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7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B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2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8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1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E1AA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7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7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5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5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1F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E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7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698A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FF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4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E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4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F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7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A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</w:tr>
      <w:tr w:rsidR="00DE6AC5" w:rsidRPr="008C3BED" w14:paraId="73F68A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9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E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F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1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F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F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E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9FD3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9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4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1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9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6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0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2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9AC5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7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0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6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C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E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C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6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</w:tr>
      <w:tr w:rsidR="00DE6AC5" w:rsidRPr="008C3BED" w14:paraId="019DC3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F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2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B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A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6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C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4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944C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7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1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8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6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3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B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F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B191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0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4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5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3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9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D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4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0CEC8B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9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7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9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D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8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4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A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42CA27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0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4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6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6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D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5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8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27E5BA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9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8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E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F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10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6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9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970B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F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4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F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C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D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3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F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DE6AC5" w:rsidRPr="008C3BED" w14:paraId="72D474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8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9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6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1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7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0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C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7A6A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A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6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B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4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A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4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9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2662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B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C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6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C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D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F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3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12E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D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3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0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2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8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2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1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E114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36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6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13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8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0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6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0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6681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7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8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4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0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7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F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9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C478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C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B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8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B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2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5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32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6F8E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B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A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C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C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5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0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D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D6F2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D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A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2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7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8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F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1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</w:tr>
      <w:tr w:rsidR="00DE6AC5" w:rsidRPr="008C3BED" w14:paraId="403402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0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5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D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C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F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7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E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7950BC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1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0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B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9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D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F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6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88A3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9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C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3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9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D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E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E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9E02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4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6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1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7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D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2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2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15AC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3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B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F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C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C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4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4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</w:tr>
      <w:tr w:rsidR="00DE6AC5" w:rsidRPr="008C3BED" w14:paraId="188D1D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F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B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9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6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7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1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A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0F0160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C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5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C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5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8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3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B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5C21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F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A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3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E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2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B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A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4A61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A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7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A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0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A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8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7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A42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6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5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4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E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1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2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E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</w:tr>
      <w:tr w:rsidR="00DE6AC5" w:rsidRPr="008C3BED" w14:paraId="6D8B7A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D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0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2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8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E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F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9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9EFE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D0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D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A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E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E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11.692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1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</w:tr>
      <w:tr w:rsidR="00DE6AC5" w:rsidRPr="008C3BED" w14:paraId="2881D1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D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3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1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C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3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8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F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</w:tr>
      <w:tr w:rsidR="00DE6AC5" w:rsidRPr="008C3BED" w14:paraId="66649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B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E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8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8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F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A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D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7A65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1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1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B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0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5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A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E7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25A6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0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9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6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8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9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C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8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145C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A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7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4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4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C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A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F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3B3F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3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B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0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0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2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F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C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350C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1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A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6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9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C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9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B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B365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5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5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3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D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0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B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D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2307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6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B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3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9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1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8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7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</w:tr>
      <w:tr w:rsidR="00DE6AC5" w:rsidRPr="008C3BED" w14:paraId="3D9CDC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E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1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E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E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5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8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9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319D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9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C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F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A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1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2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A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AF6B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F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3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E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8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9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E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4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DE6AC5" w:rsidRPr="008C3BED" w14:paraId="42031E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0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7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6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1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C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A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1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DE6AC5" w:rsidRPr="008C3BED" w14:paraId="7AA2EF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B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A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4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2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1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A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8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4193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3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C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2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2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4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3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9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24C5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3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D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4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1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8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8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0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DE6AC5" w:rsidRPr="008C3BED" w14:paraId="5F30D9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A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4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3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A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6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0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6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F726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4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A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B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F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C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5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D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F6CD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7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E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F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E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0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5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8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8F8B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4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5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7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2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D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0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1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DE6AC5" w:rsidRPr="008C3BED" w14:paraId="6C3E38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8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D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9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6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C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F3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9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D9F3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A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B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D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E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B9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9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F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</w:tr>
      <w:tr w:rsidR="00DE6AC5" w:rsidRPr="008C3BED" w14:paraId="24BF60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8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E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B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3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9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3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A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6025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83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1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8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D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7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F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3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4C2250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6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2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A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3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1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B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F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3862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4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5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9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2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2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2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3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1688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7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3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A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A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5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1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2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</w:tr>
      <w:tr w:rsidR="00DE6AC5" w:rsidRPr="008C3BED" w14:paraId="0B2923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8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1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3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F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0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F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3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B2C2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0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F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0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3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A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D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4A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</w:tr>
      <w:tr w:rsidR="00DE6AC5" w:rsidRPr="008C3BED" w14:paraId="55144B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F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A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8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8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3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8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B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4E3E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0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8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3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C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2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2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B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4A78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C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E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D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6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D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C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3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C67C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A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5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9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F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8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F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5938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B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C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F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6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A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A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E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670214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8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1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1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6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5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A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8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B3CC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1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A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0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8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7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7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F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9A5E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5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9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5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50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2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A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1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079816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7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0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6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B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F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8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E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F076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4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B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6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F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7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5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3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C26A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1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B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5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2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C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0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9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ABA9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6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2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C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3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0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4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C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18EE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B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E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F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B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E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6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7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DE6AC5" w:rsidRPr="008C3BED" w14:paraId="138521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4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4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A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8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8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51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8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B45F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0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2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2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E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C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4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8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</w:tr>
      <w:tr w:rsidR="00DE6AC5" w:rsidRPr="008C3BED" w14:paraId="003083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F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F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6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E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5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5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C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D4D2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7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B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0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7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C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A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F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302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F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0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2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D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1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6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7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2C55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1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3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8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F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6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B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2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11E8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0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2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3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6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7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5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1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63F9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0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C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3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3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A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E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B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3A91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C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6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3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8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1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B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A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D652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1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5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B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C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E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6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8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9EB2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1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9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1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A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E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4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8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367F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D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D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C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4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A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71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3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</w:tr>
      <w:tr w:rsidR="00DE6AC5" w:rsidRPr="008C3BED" w14:paraId="4DA4EE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9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0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1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4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D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F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7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DE6AC5" w:rsidRPr="008C3BED" w14:paraId="20C760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A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3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0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0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D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B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2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DE6AC5" w:rsidRPr="008C3BED" w14:paraId="0C1671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4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7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5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B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0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0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E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BF78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A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5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A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6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1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6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D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0A59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B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C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7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B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C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3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5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8425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A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4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1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5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4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B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4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72DB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0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5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6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5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8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E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E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E93E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3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6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4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5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E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D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7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9FB3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4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9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D9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5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1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9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3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95EA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7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D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B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D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F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E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1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E5820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7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2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B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0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4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C7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1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F21C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4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C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B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6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0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B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6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29AF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2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1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E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1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2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0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8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4A81DE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8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3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7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3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F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9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0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49E2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8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B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2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B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A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C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C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3D46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6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2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B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7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2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2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8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F815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D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2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1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8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E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1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2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F3210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5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3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5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8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2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1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C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E9C5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01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4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E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0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1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7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7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0679B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5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1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2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0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F1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A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4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6CA79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8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D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EC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C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A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F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F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7FB5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3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9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5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F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2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4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35B5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F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3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1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8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7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C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5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273A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1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F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B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A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6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6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8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BF37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0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F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D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A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BB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A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4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6C8705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A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F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2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A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0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F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43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430B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F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A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7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7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4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D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4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1309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D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A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8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F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5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9C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6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F663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7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B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C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B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C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F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1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EEBE7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1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7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0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F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B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2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3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B974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BF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0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4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3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1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E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D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1952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B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0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4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5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D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F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4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CB46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4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1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0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5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8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C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F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DE6AC5" w:rsidRPr="008C3BED" w14:paraId="1C9B13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9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A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C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F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1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C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1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5714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9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E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5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6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3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2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1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1E25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1C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7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8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A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9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4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2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9F5F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3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5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B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A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7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3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D9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25582E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E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B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5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5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8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F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0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8AAF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2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1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A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6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A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9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0A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B231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A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D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F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C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4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C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3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4DD62C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0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3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F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C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5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7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3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B91E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3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8A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1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5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5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2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8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52120B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5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1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0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7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B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0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4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B579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4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1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A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4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61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F2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0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B03D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2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6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A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8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C7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C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9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A42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F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A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D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6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1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D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C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DE6AC5" w:rsidRPr="008C3BED" w14:paraId="53CCAE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5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3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C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ED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E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9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7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DE6AC5" w:rsidRPr="008C3BED" w14:paraId="28E203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3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A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7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A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F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5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E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</w:tr>
      <w:tr w:rsidR="00DE6AC5" w:rsidRPr="008C3BED" w14:paraId="279D50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4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C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1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9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F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7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B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93C0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4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5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A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6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2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8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C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80F3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1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1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C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3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2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8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B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206AE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C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2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D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D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A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7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3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14CB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4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0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6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7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C2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71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CF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0287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E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1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C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1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2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7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9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97CD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A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F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B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F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5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1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1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139B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B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D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6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B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4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0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9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DAB7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2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5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4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8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2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5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0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8C33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E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0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8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F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0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0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C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003C9B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C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A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7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7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7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D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A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1C0C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1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3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D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D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7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C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A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C9D0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0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B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EA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0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C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F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4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82DD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B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F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C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F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E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9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7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7EAB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1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F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4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3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7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6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F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DE6AC5" w:rsidRPr="008C3BED" w14:paraId="3F698D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5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A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4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4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F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1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1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FDC7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C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2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D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5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6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3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5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30F4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9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B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B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4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F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3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3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E38E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7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5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E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3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9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6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6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</w:tr>
      <w:tr w:rsidR="00DE6AC5" w:rsidRPr="008C3BED" w14:paraId="58F72C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2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B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3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0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5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A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4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4935DC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E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B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C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5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D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F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B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</w:tr>
      <w:tr w:rsidR="00DE6AC5" w:rsidRPr="008C3BED" w14:paraId="07089F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B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34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8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2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8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5D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C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E31A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8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8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C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F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7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A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B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ADBA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0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8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B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0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8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B8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E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9E7F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E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A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9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A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3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6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D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EBC0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4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3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5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F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6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3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E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FFB9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A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B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D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D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2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8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6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11911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D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7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6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7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0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0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4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C0EA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EF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1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5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D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B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5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5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F530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4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B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5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CC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9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B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F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F1EE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1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3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9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B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38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A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5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D7D5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A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2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D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1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4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B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B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A798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5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5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0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0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9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3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D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8DC9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4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E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8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7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2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5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C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C23E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A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B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B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F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7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6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A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EDF9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A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5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4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D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C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8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F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41E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A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2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7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8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F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B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6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2E6761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F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1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A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5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5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0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5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447F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2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9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6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8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E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7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2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623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0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9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6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C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5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A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1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E135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9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4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1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F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B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D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A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DE6AC5" w:rsidRPr="008C3BED" w14:paraId="537EBD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B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1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4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B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E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F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4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6EE0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7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9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8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2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D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C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C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5D24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A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9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4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0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D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5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5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9B37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F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4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2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2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7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E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B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</w:tr>
      <w:tr w:rsidR="00DE6AC5" w:rsidRPr="008C3BED" w14:paraId="0F668A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5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7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1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D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60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0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0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AD91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3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A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7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E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B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6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7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3DA6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7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1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9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9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D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4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C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9BC2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B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C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7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2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6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B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6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7C0B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2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0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F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6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5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B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1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</w:tr>
      <w:tr w:rsidR="00DE6AC5" w:rsidRPr="008C3BED" w14:paraId="5AA65D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1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5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8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A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1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6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6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1BA5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9A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4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9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E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E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1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F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6FF1BD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B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A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6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6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CA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1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7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C079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5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1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F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9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B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0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C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74AF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7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7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4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4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E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F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A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</w:tr>
      <w:tr w:rsidR="00DE6AC5" w:rsidRPr="008C3BED" w14:paraId="57E262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6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E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3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0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7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8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0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16E0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7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E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C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37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6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6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0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5566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F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9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C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D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F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C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C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462DF4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B7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D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5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1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4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6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A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655880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8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4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F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2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6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8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2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0A78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5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C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4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0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5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5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0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DE6AC5" w:rsidRPr="008C3BED" w14:paraId="3C95E2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F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0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C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8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0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6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2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CC2C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C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E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8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1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5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5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2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4CE3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2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2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F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4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1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8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7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99E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6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0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8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7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3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E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E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58CF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C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1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C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0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A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2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4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68D0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8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7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5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1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5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6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A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B503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6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F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95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D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0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9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5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D42F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D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4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7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A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A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4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D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382BBD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0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B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B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6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A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D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5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DE6AC5" w:rsidRPr="008C3BED" w14:paraId="1F08F2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7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7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9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9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E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14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1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B6C2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6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4A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AE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C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9C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C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4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9B39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C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E1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6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7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B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9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5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6FA8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6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2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9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7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1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6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0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34.98</w:t>
            </w:r>
          </w:p>
        </w:tc>
      </w:tr>
      <w:tr w:rsidR="00DE6AC5" w:rsidRPr="008C3BED" w14:paraId="5422FD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9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D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8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B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A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3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8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6045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1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D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4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3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3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2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1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</w:tr>
      <w:tr w:rsidR="00DE6AC5" w:rsidRPr="008C3BED" w14:paraId="5D9334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C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8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6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1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A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D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E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F2B1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9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4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A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B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6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9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3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81FF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C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C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D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5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C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2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8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6D30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7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6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E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A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4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2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7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CEF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4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8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A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8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8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9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9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33127E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B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B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7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0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D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4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8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AFD1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1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4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2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8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1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9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2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9895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1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8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6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E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9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D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3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</w:tr>
      <w:tr w:rsidR="00DE6AC5" w:rsidRPr="008C3BED" w14:paraId="278372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F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4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9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E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1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A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1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A9D7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B1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6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F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C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D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2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0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EF08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0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9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7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4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F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7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8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9A6B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0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B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E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1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7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B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2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3FC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0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C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C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A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A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C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2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DB5F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6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8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9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2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7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7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D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7115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7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4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E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A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0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4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7860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5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0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A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F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7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0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5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8F9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F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F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E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9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3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3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4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</w:tr>
      <w:tr w:rsidR="00DE6AC5" w:rsidRPr="008C3BED" w14:paraId="069129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7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1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4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6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E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4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3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35ACEA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E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8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3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9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E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4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0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FCB8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E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3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9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B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B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7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A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AA52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2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5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A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1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3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B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3279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4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2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2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8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6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8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8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85DA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0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8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6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4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4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6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C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134949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D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B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9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4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4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6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2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A681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E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8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B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9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0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F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0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CBEB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7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B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A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A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E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E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C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EBEB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2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3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E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D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4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F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1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ED6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1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E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6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3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B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1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C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</w:tr>
      <w:tr w:rsidR="00DE6AC5" w:rsidRPr="008C3BED" w14:paraId="1E42F6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9C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D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4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E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D3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3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6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8D9C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6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7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7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D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E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6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4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D530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A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2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7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5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7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3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3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</w:tr>
      <w:tr w:rsidR="00DE6AC5" w:rsidRPr="008C3BED" w14:paraId="262B77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3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2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1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9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C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F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7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3405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9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8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F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6C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5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9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C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</w:tr>
      <w:tr w:rsidR="00DE6AC5" w:rsidRPr="008C3BED" w14:paraId="4CB217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F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4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4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E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7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1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8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29AA32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6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F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78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7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6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4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B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741430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5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D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A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9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3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8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6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273630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D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5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F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B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E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1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5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E17A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7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C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9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B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1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D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B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B7CE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D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4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2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F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9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1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E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B25D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B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2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C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F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B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6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E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D693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B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2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8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3F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C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C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DE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F7DD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0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0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9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6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E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B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E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8EE8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7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E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7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7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B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C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A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C101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2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D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D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E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7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2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2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5330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C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6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3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B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7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1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A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3DC2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1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46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67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8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6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6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4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86AD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7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9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5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4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A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F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F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0951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70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4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E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B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3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3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A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DAC1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4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C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8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4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6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2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9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8FBF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A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1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2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27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6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B2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A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C9B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2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5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9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4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6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4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7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BBB1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1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7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F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7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3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E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1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DBD1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9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5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7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C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3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C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C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EA0A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D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9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B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9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0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0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2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3E73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4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D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D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1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B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D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57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DD46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E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НИКОЛИНКА ЙОРДАНОВА ГЕОРГИЕВА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C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D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F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4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7F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E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B980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6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8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3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1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662.339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B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0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180.408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5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1082.45</w:t>
            </w:r>
          </w:p>
        </w:tc>
      </w:tr>
      <w:tr w:rsidR="00DE6AC5" w:rsidRPr="008C3BED" w14:paraId="4A0FC6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8E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C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5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D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F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5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C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D20D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2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8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2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B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6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E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1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1A77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0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7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7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C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4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F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5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88D9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1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8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1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3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8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F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0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4F75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4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C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8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D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6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A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8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9C46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2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FD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C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F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4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D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F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CC0E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1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1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2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4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A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4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D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2A85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F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A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0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5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D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E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5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AFE6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0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2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C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F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3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7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8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</w:tr>
      <w:tr w:rsidR="00DE6AC5" w:rsidRPr="008C3BED" w14:paraId="1C4092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0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6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F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9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8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0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6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B67C6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B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3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F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3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C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9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9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6EE32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A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F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0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C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B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4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D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5F7E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7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9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B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6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5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9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7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6913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4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0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8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E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A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D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F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AE3C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D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3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4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C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2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1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4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</w:tr>
      <w:tr w:rsidR="00DE6AC5" w:rsidRPr="008C3BED" w14:paraId="40A335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9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7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9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5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5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E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3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ACEB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C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0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0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9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F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5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6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6C4B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0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9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9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B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B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A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F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1BD52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F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A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5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5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1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D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1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3B9F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6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3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9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6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2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3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2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28BB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3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5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9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2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E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C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2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8A41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6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9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B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3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E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5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8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</w:tr>
      <w:tr w:rsidR="00DE6AC5" w:rsidRPr="008C3BED" w14:paraId="47C745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3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C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1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E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4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5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D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F166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6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D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6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A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F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3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4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75A5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7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2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85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9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5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3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D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FDFF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4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F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D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9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1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B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8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D5B4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A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7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4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C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9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D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6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8261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0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0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E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C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4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DF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4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D9E7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8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B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2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A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0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B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B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E77D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5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E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0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9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9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D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9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2E8F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F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1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9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8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6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2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A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2E1E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7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2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C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C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9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6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7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</w:tr>
      <w:tr w:rsidR="00DE6AC5" w:rsidRPr="008C3BED" w14:paraId="576330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5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B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8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A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0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4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8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31C6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B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НОНЧО ТОДОРОВ НОНЧЕВ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3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4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0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F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9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9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</w:tr>
      <w:tr w:rsidR="00DE6AC5" w:rsidRPr="008C3BED" w14:paraId="0CA97A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2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9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6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B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D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3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8.518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C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51.11</w:t>
            </w:r>
          </w:p>
        </w:tc>
      </w:tr>
      <w:tr w:rsidR="00DE6AC5" w:rsidRPr="008C3BED" w14:paraId="33B3D4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A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5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8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9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4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B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7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A51C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8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5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E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4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0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A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6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7530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F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4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5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2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6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7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4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D6E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2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9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C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5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8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6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3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73F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6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E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1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4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E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8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A2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BFBC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5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C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0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8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8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1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F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20A9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0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0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8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A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7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6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C02B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2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E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3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B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A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6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C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A5CD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F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5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0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2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6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0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B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75C9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3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B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A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1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3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A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6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46CA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8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F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3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0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A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B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8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21.89</w:t>
            </w:r>
          </w:p>
        </w:tc>
      </w:tr>
      <w:tr w:rsidR="00DE6AC5" w:rsidRPr="008C3BED" w14:paraId="5E886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3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A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2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8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2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7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9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46D5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C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D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1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5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6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F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6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618D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A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D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6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C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1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E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58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B47D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9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2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D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C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0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3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2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8B96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1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6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E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2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B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0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D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3096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F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9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F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0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0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1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4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A6DD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2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A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8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9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9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5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F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5EB2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4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7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B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A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F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A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E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694A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7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C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6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2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E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2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B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AF27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0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4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7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2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9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EC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0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DC94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1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7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A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8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E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4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8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1E6C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F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B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1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1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A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8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F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56A6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B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8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7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D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A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7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3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D9FE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5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1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A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A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B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2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F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7C6B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4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0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8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9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3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D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8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1C5E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E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7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2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B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3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8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5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7342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0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4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2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9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B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C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4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EF92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7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D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F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E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B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2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3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E6E7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A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E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5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C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9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A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0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56F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8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8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D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A2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4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A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B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B4B2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A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8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7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F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8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D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9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9686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A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E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1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2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4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2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C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0B61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5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F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8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7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1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C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EC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F26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B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F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2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5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D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6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1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6B58F2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6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2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F5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9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6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7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3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7EED39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C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6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F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D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1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F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7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EB9F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F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3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6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6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6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D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4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3886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6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B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0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B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3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6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4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958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1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2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D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2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3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C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A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9C0F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6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0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3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A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B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D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A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5ADC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C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0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7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4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D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B0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F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F069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8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4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1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7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1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3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3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CA84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3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5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0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D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0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8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F8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3476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A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1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B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D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8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C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F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0C1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C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D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1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5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B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3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E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</w:tr>
      <w:tr w:rsidR="00DE6AC5" w:rsidRPr="008C3BED" w14:paraId="18B5C5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D6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B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4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4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6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9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E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615F3A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C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3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26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E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5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3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D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AEBD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B4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1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1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C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E7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0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D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353E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4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A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1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CE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0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8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8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9B9A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5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C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3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5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1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1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B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A67A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8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0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52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9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4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E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D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D6A1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0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4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A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7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5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7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D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E22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9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5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D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4B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4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0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A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05D4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D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6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A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C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4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B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25E1B4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A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5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5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C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0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4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8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3A7A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3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E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7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0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D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4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0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1645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A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5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7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8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5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2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9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FA26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9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B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F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B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7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4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D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959DE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E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5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C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6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7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9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E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9641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0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C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4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5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43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7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E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4873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3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3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3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F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3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F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B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5759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D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5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02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E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6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F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C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6FE4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7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3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8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B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9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0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8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35BC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3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8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3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0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8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5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1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8BDB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A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D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4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0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F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F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2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0497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6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7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3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1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8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8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3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5E59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7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2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8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E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D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5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5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1F83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F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6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D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AC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7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BF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F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3DF5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5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8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B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3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2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9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EE8D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2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6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E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3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8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6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E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1DD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1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1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A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4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9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9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2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</w:tr>
      <w:tr w:rsidR="00DE6AC5" w:rsidRPr="008C3BED" w14:paraId="23CDA8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C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4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9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D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8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A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7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FF62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D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D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C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6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D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9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7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8BD45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A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D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9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4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7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8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B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B8EC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6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2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A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E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8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0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2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131C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2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3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1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0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0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EA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3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7032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C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A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1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F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4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D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A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2B7D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B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8A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6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B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5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3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7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0D0F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3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F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0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8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0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D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7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2CFB3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9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0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CB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B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2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F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F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BBA0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C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0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6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B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B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0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1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C1B3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E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2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C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F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A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2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E3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6138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0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E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0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8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5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8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7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9907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5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7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A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0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9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B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E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6E09D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A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6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3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2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8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4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2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0CEC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0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5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B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8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C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F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E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AEE4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3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B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2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A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6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3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C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3DBF70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4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5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7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9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A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8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5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F4DC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0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5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4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4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BB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0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D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CA97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F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9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B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E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9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8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B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6F846A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B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E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A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9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3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1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8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8FE8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B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A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0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7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0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8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6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4EBA51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4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D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1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3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8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A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0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2CDA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F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3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D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8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A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0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1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F998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8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0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6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C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3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3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6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72F2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C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3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2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0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9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7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3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8D10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1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5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2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9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4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3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2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0BEA5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C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F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E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3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B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7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4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AD545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9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3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F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D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3B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B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0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CE5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E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E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9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0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9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0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F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0F35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E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7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2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6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A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0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1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ACAD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7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6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25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B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D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8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7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585C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9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3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6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E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4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5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4C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51FB4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1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8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4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7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5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A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9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297C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3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E9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4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5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3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2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6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3855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4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6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0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F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3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A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2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B930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0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1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7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3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9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E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1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B9FF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2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5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E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5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7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5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3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F0F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C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A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5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4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9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D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F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DE6AC5" w:rsidRPr="008C3BED" w14:paraId="5E7C43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A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8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A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9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8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B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D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A143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B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F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C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B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D8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B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4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F2E9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B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2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5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9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0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F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D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2019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E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5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F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5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F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8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5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BA88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D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9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7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2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8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E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8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DE6AC5" w:rsidRPr="008C3BED" w14:paraId="32A9FE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1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B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7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D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5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B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4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717A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F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9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8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E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1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9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3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</w:tr>
      <w:tr w:rsidR="00DE6AC5" w:rsidRPr="008C3BED" w14:paraId="0A9A56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7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8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1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0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6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1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A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5753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F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6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3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F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7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D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2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40C7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A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2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3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7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0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E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2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B61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0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8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2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B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0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9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3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B057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F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E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F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C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2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9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2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1557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C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D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6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F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5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E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3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7BD1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A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F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7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4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8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0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1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B41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F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B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7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7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6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F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F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</w:tr>
      <w:tr w:rsidR="00DE6AC5" w:rsidRPr="008C3BED" w14:paraId="359549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4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A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D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4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4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1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4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DE6AC5" w:rsidRPr="008C3BED" w14:paraId="168B96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7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3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F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8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8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7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2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B444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B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A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F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0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6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2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9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</w:tr>
      <w:tr w:rsidR="00DE6AC5" w:rsidRPr="008C3BED" w14:paraId="03DD2E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B8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F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8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B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A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7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7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D312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C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F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9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3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F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5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E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75CD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B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A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C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68046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4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9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1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D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F7FA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8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C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C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4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9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D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E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0A16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E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E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3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1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6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A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C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3252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9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8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F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9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9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9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1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</w:tr>
      <w:tr w:rsidR="00DE6AC5" w:rsidRPr="008C3BED" w14:paraId="367BC8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62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D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0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A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A9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C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A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B3FE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4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F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A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DF3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9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D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9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42.99</w:t>
            </w:r>
          </w:p>
        </w:tc>
      </w:tr>
      <w:tr w:rsidR="00DE6AC5" w:rsidRPr="008C3BED" w14:paraId="00F010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5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D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1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C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6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4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7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5590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A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3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7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0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1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5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E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8E56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F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7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C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B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B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E9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4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C3E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0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D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2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0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B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7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0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8900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6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9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2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F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2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C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6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</w:tr>
      <w:tr w:rsidR="00DE6AC5" w:rsidRPr="008C3BED" w14:paraId="6F761E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1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5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C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0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4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D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A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</w:tr>
      <w:tr w:rsidR="00DE6AC5" w:rsidRPr="008C3BED" w14:paraId="170EBF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9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9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D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A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D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E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8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</w:tr>
      <w:tr w:rsidR="00DE6AC5" w:rsidRPr="008C3BED" w14:paraId="3829A2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3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9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2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5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3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6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0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800F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3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0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E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C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0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7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1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3D53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29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4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E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4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7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C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0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3E83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7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5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B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E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3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F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6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</w:tr>
      <w:tr w:rsidR="00DE6AC5" w:rsidRPr="008C3BED" w14:paraId="285A2F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F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7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DE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0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E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4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F890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4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7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2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9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4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0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9C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4289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3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C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1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D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7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F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6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C91A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6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2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6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2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1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C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1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23.06</w:t>
            </w:r>
          </w:p>
        </w:tc>
      </w:tr>
      <w:tr w:rsidR="00DE6AC5" w:rsidRPr="008C3BED" w14:paraId="48FA8D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6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3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6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2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F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2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D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C768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D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F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5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A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C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7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6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B7A6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C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0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4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C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6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2F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3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6812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A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3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D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A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5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9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7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DE6AC5" w:rsidRPr="008C3BED" w14:paraId="49DCE2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9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B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A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9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C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F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D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4791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3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D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C0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9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B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D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B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BFEF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D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E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5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C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4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B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C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FD5E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3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8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7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9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7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EF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1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4D50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8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F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1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B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D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7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4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D6F1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0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6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0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D0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E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0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6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47AC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3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B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6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D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C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0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6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F466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A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24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0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B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8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2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A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1F8703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8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F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3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A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5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E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A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88B4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B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6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0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1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F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C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E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F06D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3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9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1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0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1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2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F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</w:tr>
      <w:tr w:rsidR="00DE6AC5" w:rsidRPr="008C3BED" w14:paraId="4CEB63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6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7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E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C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C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D38D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2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3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F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D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8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F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A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</w:tr>
      <w:tr w:rsidR="00DE6AC5" w:rsidRPr="008C3BED" w14:paraId="3CCAC4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6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2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C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9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8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5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0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</w:tr>
      <w:tr w:rsidR="00DE6AC5" w:rsidRPr="008C3BED" w14:paraId="6ACA91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D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1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9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7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A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D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E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D4E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F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5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7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F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F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B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9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7A95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7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7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4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0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8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3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5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</w:tr>
      <w:tr w:rsidR="00DE6AC5" w:rsidRPr="008C3BED" w14:paraId="49FEF4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5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9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8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A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4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8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5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0070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2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1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2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E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0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4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E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2929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8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5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F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A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9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3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A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D674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9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0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0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6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6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C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5C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</w:tr>
      <w:tr w:rsidR="00DE6AC5" w:rsidRPr="008C3BED" w14:paraId="1441C3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8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C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6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2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4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E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2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5872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E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7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3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2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3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7D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9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DEE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2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F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6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5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C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8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D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1C1A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B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3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1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3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C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4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8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0D4B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6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2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8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3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2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4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5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F243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9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E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9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6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6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A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8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5198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4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4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C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4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7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5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7A351F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5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D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5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1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9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81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6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2C31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90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5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6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AD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A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A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2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FFDC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B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3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7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4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1B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07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1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1ACD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3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B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4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5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3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5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3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A148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A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8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6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A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9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D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6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3C2B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A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6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9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A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C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D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8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BD14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5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4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9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D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B5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6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C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7FFD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4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C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8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A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2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0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D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2E6C80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D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2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4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9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3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6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8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33FEFB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5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3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C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3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B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7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F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9B09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1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C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E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3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6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E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6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D76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B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1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6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B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4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9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9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C2EBA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8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4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0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D9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8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2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2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014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0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4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B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A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A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8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B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1AB279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1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A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F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8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9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4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1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0088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4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B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9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C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A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8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4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107E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7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1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F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0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B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C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6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D4C2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4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1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8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47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2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5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E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8B40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A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7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B7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9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F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C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8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8469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A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56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5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7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5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C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D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DF7E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B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F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E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02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C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6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C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E069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8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A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6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5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B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7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0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9BEE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9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2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C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2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9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3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6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C27F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7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11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E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4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C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8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5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2CA9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5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F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3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CE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A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E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4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ADFE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0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9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9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A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7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F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B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116B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B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9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F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C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2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6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4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A32C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F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3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1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C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0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4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3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</w:tr>
      <w:tr w:rsidR="00DE6AC5" w:rsidRPr="008C3BED" w14:paraId="6E1AEE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2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9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F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2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B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D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3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6157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0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2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E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0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4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C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2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CA99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F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1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6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B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9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1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5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0FBF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F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A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D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5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A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8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2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9AFA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F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F7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2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4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F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1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8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4D09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5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0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F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8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9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D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6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808D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84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C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8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2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7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3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E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2348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0A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A1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3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2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D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D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D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1292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A4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C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7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6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C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34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0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CD18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3F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C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3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6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0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E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C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D016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5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B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C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C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9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0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D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802C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6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9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9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F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6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9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7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</w:tr>
      <w:tr w:rsidR="00DE6AC5" w:rsidRPr="008C3BED" w14:paraId="61DF31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0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A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5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E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5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5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B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EB99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A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C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2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C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A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1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A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B5F9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1D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0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7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3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1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8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5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3ABD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7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4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B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9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D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6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8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DE6AC5" w:rsidRPr="008C3BED" w14:paraId="25E16E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2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2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2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F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2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A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6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D868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16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8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8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4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0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C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C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615F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E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F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B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C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B7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8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A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11.01</w:t>
            </w:r>
          </w:p>
        </w:tc>
      </w:tr>
      <w:tr w:rsidR="00DE6AC5" w:rsidRPr="008C3BED" w14:paraId="5D752C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1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4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2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E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3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C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0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</w:tr>
      <w:tr w:rsidR="00DE6AC5" w:rsidRPr="008C3BED" w14:paraId="57232F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5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E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B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6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58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9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D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1D5D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D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7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2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6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C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2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C0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3D2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6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2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5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6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C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3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3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7B2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0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C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A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C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3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C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E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5724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A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B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5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3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2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9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D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A650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5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3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7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5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A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B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F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</w:tr>
      <w:tr w:rsidR="00DE6AC5" w:rsidRPr="008C3BED" w14:paraId="6156A5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8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8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A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3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7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8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B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17ED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0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1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4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8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F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D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FC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99B1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5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C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1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B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1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9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D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F0143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15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9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1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C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C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1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B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E224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A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2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8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D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E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B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8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89C6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0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B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C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8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0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0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D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8AAB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7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0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8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7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C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3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9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4CD5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B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6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1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D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E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9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B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43029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A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E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8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F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C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7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284A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D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5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1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9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D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C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8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6E7E8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C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6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E9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C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C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D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1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5B6F1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4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2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F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1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C6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0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6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E4E1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B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F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A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6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9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3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F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2B01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2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F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2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2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A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0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9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2B823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9A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6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8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EC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C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2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9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C978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5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F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2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3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4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7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D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69B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D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5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8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9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9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F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6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AB82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9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B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B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A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C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F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F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5E92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A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1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1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3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5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D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4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A229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D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9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B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6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A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9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9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DDF7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2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7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6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3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8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F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A7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1436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B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A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8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8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A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2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3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8270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6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A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3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0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8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5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F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5D9A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4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D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5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6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0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6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9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8D4E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0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0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4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A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49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2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C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6202E5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4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6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4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A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9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B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9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E1EC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E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1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B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8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D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2F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C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5F4B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9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5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3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6C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E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D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9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3C1E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E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6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9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2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1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2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A375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34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D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7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A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4B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8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4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9213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8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3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F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A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2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D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8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4BB9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7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8E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4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28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2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8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5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38BC4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5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5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1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7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4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1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7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F0A5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E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2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A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1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2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D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7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F9CD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F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0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3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3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3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0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4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288C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1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7A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0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FF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8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1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F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35CA4E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C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3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A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3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D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D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2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63E2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8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C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B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3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E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B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E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63B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4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8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C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8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F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33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4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</w:tr>
      <w:tr w:rsidR="00DE6AC5" w:rsidRPr="008C3BED" w14:paraId="00783E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6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3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C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7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C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2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B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E45F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6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3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D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F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6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3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A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</w:tr>
      <w:tr w:rsidR="00DE6AC5" w:rsidRPr="008C3BED" w14:paraId="5CED67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B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E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D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5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C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3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2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</w:tr>
      <w:tr w:rsidR="00DE6AC5" w:rsidRPr="008C3BED" w14:paraId="3E1E4A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E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7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0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9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E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8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B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955A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B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4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A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3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0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0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E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9CC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C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5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C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9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E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9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D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</w:tr>
      <w:tr w:rsidR="00DE6AC5" w:rsidRPr="008C3BED" w14:paraId="57A165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B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8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0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E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8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27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1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167B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7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4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7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6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6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D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9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DE6AC5" w:rsidRPr="008C3BED" w14:paraId="646395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7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9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F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9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A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1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9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7F9F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D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4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7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E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9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2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6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DE6AC5" w:rsidRPr="008C3BED" w14:paraId="3E034D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8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F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F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C8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F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C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B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260A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1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D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6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C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7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F9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2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07C9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8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0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1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B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8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C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A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0FE9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7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7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1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F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C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A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4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FB85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B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2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1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8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6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B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8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29CF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A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0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0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5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6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2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3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AD8E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5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C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3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E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4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A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2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FE83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8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9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3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3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5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D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5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DE6AC5" w:rsidRPr="008C3BED" w14:paraId="0FFD32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B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3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B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0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2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B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7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</w:tr>
      <w:tr w:rsidR="00DE6AC5" w:rsidRPr="008C3BED" w14:paraId="2D5344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4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7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8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2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7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6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0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9EEF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3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E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0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5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6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A1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9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C9F7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9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4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D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B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D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3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2E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DE6AC5" w:rsidRPr="008C3BED" w14:paraId="25269C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E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F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E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3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D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D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9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77DF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52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C1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9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A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D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F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BB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F4F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C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3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7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9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E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5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2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9A80C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A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8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8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9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1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E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D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2411DB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9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B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B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C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F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4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5103C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B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6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4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4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B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F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4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2DBD4B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3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2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5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D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0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E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1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7277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C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1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7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E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4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B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C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D87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3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E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1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2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7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9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AE66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00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B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6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8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F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5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1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073B14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D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0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A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8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C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A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C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D90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C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96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2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7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6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E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7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8FDF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CA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6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7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0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E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B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C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8CBEF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D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5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4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8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0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B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E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0219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B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4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0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7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C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B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01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2A2E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1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1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7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5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D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C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3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146137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9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0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B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7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C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1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6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EB6A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C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2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E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1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B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A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9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F8B6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B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6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A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75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5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4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8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57EC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9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1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C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5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E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7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F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F0C7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C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2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8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B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D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D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5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15DCD4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0D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A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4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8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2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6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7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BC04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AE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C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0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2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4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2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A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A890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2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F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F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E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6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5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7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D42C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1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D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2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B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4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7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B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9698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B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3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5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F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D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8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8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DE6AC5" w:rsidRPr="008C3BED" w14:paraId="42230E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C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5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4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0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4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8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2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DE6AC5" w:rsidRPr="008C3BED" w14:paraId="49838E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B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0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0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3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0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8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B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FA7D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A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62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E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B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DC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6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FEC9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B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1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3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1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C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4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4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9EFD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3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5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8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F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B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D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4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956D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6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C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B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E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E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4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D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60C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B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A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9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4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3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E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6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6A77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2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F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F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C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0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A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B1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DEEC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9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A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B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D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6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3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D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041C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3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5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4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6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6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1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D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4754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9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9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43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5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9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A9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0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3336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3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C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2F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7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7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D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C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9971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D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4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F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8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E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B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A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ABDF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E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F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CC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F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1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0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B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0E28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9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0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1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6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3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9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C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FF2C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9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5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8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EF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5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6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3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4844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5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6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2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4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E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E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1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2AD9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F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1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2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B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B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9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0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8DEA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8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F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B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C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E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0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2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9216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E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5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A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D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E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1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1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2472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1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5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A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A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8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E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7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6999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E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6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C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6E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1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F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8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635D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D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8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3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2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8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C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C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5D4BE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7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A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2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8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1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D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D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D39A5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A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0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E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7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3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7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A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03B2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C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2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C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4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0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3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39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5340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E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A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4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2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0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1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B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77076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4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1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9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C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F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96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2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6900C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7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0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5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F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F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B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B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636C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6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2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E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F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6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0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E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ECFD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1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B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6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E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4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C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F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970B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C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C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8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0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7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7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0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EC7C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3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9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3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4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F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2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C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54FF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7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C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0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2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F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4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A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DE2C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8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B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0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5F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3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7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5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6C57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B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D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B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D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9D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0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59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DE64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7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F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0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98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7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F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C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E234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B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1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4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7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9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9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C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0FFE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AF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6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9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C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A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4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F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7119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3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7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D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4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E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0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CE85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2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1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3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1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1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1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2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D5B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2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2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F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D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9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E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2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1CC14A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2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D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7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E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B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F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7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C5F7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4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D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6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2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9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6A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BC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474E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1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4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2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A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2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6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3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CD5E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9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6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F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C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A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F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F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DAF2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2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9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2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3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1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3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AF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</w:t>
            </w:r>
          </w:p>
        </w:tc>
      </w:tr>
      <w:tr w:rsidR="00DE6AC5" w:rsidRPr="008C3BED" w14:paraId="268DE0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F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7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0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BBD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7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2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F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B1CB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0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5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3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1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C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0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2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55.43</w:t>
            </w:r>
          </w:p>
        </w:tc>
      </w:tr>
      <w:tr w:rsidR="00DE6AC5" w:rsidRPr="008C3BED" w14:paraId="113062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2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F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9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9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4D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1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8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53.06</w:t>
            </w:r>
          </w:p>
        </w:tc>
      </w:tr>
      <w:tr w:rsidR="00DE6AC5" w:rsidRPr="008C3BED" w14:paraId="24BF2C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B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8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A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3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7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B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8.720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3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</w:tr>
      <w:tr w:rsidR="00DE6AC5" w:rsidRPr="008C3BED" w14:paraId="14EDA3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B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D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F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E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1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F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0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442C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5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B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8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D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3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D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F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1A39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F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7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B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4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1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0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A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F40C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A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F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1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3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7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9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4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D16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5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2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E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0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2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54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8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1F8F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8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9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1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C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A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A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6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5A73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6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1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4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2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C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C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F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</w:tr>
      <w:tr w:rsidR="00DE6AC5" w:rsidRPr="008C3BED" w14:paraId="74BEDA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1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5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4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2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1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7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F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9721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8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4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F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F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4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B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D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93B7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D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A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B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1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2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E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D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ADA1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C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1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5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3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7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F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F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E80B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7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9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2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5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4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B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8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E149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A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E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6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9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1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D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F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1A07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C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E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A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A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C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4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9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E3A0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E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2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C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2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C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B5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D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F897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0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0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4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0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E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D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2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CECF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F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1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C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8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C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E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1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</w:tr>
      <w:tr w:rsidR="00DE6AC5" w:rsidRPr="008C3BED" w14:paraId="23D9C0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1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8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0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1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6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6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9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5D3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6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2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9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A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7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0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B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CB42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5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2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3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B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D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0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5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344D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4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6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F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5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F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3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B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</w:tr>
      <w:tr w:rsidR="00DE6AC5" w:rsidRPr="008C3BED" w14:paraId="5DB3DA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1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3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D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5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4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8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E938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5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8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3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A2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9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E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8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2A4F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8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0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1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5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4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E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1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</w:tr>
      <w:tr w:rsidR="00DE6AC5" w:rsidRPr="008C3BED" w14:paraId="32897B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8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8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F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0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6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9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C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82CA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9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33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1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F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4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D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0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6AF6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6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E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B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A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0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9E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6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9044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0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8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7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8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4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8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6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BDA7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DB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4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A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6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0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D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8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0FF0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3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C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5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4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3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C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B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58B4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F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4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7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E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F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4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D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5D90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E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E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9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E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0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5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5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15CD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C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8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C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B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8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4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F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2BD5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3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A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A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E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3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4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B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150A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2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7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4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C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0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6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0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</w:tr>
      <w:tr w:rsidR="00DE6AC5" w:rsidRPr="008C3BED" w14:paraId="6E8F11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4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9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2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2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1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A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F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BF96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6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E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C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0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C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7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B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FD2D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0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3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7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5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A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2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8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DE6AC5" w:rsidRPr="008C3BED" w14:paraId="02530E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2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4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E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9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B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1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1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DE6AC5" w:rsidRPr="008C3BED" w14:paraId="011BDE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C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6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A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2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C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0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A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EC8E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E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B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2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5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F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C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E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713E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D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C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3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3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A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A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1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694A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2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D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9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6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0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D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6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F74C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C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E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1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E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8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B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E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B693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9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4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F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2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A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5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E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8C82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2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C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0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1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8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B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3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F730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0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4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9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A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F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2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F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2FCD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6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6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3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D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F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6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10F878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6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C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6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B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E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B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5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D4BC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D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0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A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E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D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A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9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405B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0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3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1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D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E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7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0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8B65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D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05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4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3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D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7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1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973F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0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E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9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C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A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E1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5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56E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C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0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2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2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4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7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3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C4A0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1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5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F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2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D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C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3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4F02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5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5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D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9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B2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7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5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6B83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C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8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F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7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B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7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9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BF74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8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5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9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2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7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0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13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FB5C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0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7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0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B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C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A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C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C6CF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D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6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5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B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3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1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6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3DBB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B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4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9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6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B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B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6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4027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7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A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3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1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3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3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5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4D40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E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4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8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D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02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D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D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F4B8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1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F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5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8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4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7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6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4BF1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2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8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B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4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0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9F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2C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C33A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6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F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EC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1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D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2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1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2D64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A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5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2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E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3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5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B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BD0B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09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94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4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9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8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7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F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A6C2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9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D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7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A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9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7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F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95FF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F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4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3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6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0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2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2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5204A0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D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E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1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F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F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4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B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08C11C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B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5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E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8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3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5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B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E2F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5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A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A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B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B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1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B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6A7F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0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B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1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B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E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2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4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75AB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5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E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5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5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3D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8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9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FA01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1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0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0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0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E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7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6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DDB5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A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3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8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0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D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A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2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FEBB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B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B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06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E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0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7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0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CD95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D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C6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F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4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7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D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B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C85B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9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F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1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F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6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7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0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06B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CC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9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6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3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8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7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4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45DC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2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4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A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0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D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4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6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32434E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0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A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2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3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3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B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6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7A8E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6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C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A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5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A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6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2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1E7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D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1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8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4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8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0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B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</w:tr>
      <w:tr w:rsidR="00DE6AC5" w:rsidRPr="008C3BED" w14:paraId="34E077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5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F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D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D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D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18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A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B048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F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1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8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E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2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5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F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</w:tr>
      <w:tr w:rsidR="00DE6AC5" w:rsidRPr="008C3BED" w14:paraId="3077B0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6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E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2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A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F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9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5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1C29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B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9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A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B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F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2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C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298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F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8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3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6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A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7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F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1FD4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F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D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2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5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F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3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F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099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4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C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8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0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D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7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A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4947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9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8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5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2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1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5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0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15DE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F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D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8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4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A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5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9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460E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6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D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2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D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6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0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D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0085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E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F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9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6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3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C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0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EEBA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4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4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A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7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5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F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9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</w:tr>
      <w:tr w:rsidR="00DE6AC5" w:rsidRPr="008C3BED" w14:paraId="57CF22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8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F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B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5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6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2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1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56E7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4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4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6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1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8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0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E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11A1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4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6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B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F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3E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C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E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589D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9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E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0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2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4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4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D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FF2D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0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5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5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5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B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2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7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</w:tr>
      <w:tr w:rsidR="00DE6AC5" w:rsidRPr="008C3BED" w14:paraId="67A499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5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6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1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0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6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E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4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</w:tr>
      <w:tr w:rsidR="00DE6AC5" w:rsidRPr="008C3BED" w14:paraId="3FBDAF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B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2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8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3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F1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B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7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6908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B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0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2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E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C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F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3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CF93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4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2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8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C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2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0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2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B264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1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7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9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2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0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4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7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553E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B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B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8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8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9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F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B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0D5B5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C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E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6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9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8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8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B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5FF4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20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8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0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1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6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9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0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67C3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1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4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2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0D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4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3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4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626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8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1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3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4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0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9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9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42FB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1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F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9D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0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2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02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4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F50E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9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6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9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5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C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3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D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733B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E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AB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7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8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1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8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D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7C80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9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9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1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1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06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6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BF0C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9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6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C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9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9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5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4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EE6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D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7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D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D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E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6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8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51D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F7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EC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6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3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2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F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4F81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9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C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2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0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2A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7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8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26707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B4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0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5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3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2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6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4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144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B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2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A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0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F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3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0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CA65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D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3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B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7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1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4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1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32446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E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1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9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9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6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8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B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62CE25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7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C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C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F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B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C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4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9A4E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7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A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2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6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4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5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1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F538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3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C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2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8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6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5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A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C524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1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1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4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5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1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F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80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57F4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B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0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8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6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21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4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4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0232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1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8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8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1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5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8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7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6AC5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C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5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2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0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9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9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3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326E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E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2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B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A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C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8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9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F31E7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4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E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8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2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A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B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1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BA5E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D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C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8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6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6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0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2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8B1AA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3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4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9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5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5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3C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3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9AB0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E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7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0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A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1E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6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6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F4D7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4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6E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7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5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51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A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0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03EF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1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06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1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5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1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3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F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33FC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B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4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F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9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D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9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0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BD6A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6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0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B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A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D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9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B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CFDB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22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8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C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D0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E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F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3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D047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8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C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2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7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F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7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0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A71C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2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5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C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D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F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0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1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E981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B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8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9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3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7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7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F2F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9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9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E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F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F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D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0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5725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1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E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7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C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A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E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3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4FF4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E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C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A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BC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2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0B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B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7738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8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6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4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B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3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6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B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52AC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0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3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D8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7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C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D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A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57EE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8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B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9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0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9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2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2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DE6AC5" w:rsidRPr="008C3BED" w14:paraId="7B25F0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6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3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0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8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A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8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A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137F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9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7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2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1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8E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F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1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790ABF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E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8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A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9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1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5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1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F95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9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A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1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4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3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6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6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CE5E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6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4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3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D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B6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D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6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B3BE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F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0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C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F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E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E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6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1BD5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7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5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5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8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6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D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F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CCD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7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B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E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C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1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0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4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EB198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51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7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C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7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6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C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7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60C3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8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C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F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5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1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1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6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ED2A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9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4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D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8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F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D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3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E17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A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4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5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6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C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F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4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3638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1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2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7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2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2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E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A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59E8AE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3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6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7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8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0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4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7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8EF4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B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D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6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7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8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C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A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4EA7C1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5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D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F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5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0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A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384F01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4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B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A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8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3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61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8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F746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E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C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F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6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5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0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33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3F1FE5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E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1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E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A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A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B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A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AECF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8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5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B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F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9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B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1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044C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D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4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9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C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9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B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6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576A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E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F0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2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D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6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A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4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434E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F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1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8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5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5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B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9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8CF0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6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6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4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9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5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8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7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8325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4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A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A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7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7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D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4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FC1A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4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B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3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F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B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8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B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84CC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A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F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2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D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D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C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D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2AB0EA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E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C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C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8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D2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3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2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CB06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7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F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B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9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F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C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0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4348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E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7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5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4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0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A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2E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F9F4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7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1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D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C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3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F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E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8814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8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D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5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3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3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1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9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776E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F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7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F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3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8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6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3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</w:tr>
      <w:tr w:rsidR="00DE6AC5" w:rsidRPr="008C3BED" w14:paraId="595ED3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7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2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D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7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D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0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5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220D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5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F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C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6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0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F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3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6408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0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6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8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C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0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27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1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DE6AC5" w:rsidRPr="008C3BED" w14:paraId="3F4E5D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D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7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B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F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E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6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3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</w:tr>
      <w:tr w:rsidR="00DE6AC5" w:rsidRPr="008C3BED" w14:paraId="3AFFC9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A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D7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D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0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9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A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0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7542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B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9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D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C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B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D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7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567C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7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1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D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9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13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D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0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2DF4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1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1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4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4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1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1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F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6C261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3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6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4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73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C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A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2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5607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4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5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B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F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0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9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3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C32D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3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9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E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76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4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8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E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6E09C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4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7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E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E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9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3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4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FCDA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8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7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6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8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B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3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D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ABA4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E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F1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4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5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7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8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9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FA1B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A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A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F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8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2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E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F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F383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D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0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0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8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B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6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3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49B7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3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C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6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C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E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2A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4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0812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D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8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A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45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C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9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0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D5E0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5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4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3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7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9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F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9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79C1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6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F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5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E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B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8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D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0444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3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9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7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E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5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3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7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1A33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0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7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8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0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8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0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3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E302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C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C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0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7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CC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9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7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D9AA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4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2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E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0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7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8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5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ABFC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5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0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6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C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9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1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A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6372A8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4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7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2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6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1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9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C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137B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2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B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E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7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B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8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A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4100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D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6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7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8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A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0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2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DCF6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1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9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1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5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9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C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3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032237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0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3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8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8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8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D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E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289628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9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3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8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7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9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D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7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5424B3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8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A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1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C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F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1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7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D121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8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0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3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2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E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0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1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DE6AC5" w:rsidRPr="008C3BED" w14:paraId="45DB42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F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A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7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7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A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D3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41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D7F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C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9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A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A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6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E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B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</w:tr>
      <w:tr w:rsidR="00DE6AC5" w:rsidRPr="008C3BED" w14:paraId="79F751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3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6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3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9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B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9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7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0DACA3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D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C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9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5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E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1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8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1F9136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2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7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2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F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F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6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B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36B7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D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D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A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4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2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F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3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CFCC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C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0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D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3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0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1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A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0443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F4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8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4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0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2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3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9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5DF2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A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7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6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0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A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F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3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41CFEA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F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2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7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2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8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FF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D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45EF5D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4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F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B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4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D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4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8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BA36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B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3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C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D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0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E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A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</w:t>
            </w:r>
          </w:p>
        </w:tc>
      </w:tr>
      <w:tr w:rsidR="00DE6AC5" w:rsidRPr="008C3BED" w14:paraId="171D59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A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D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D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2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C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5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5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6CC5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9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F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6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3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B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A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5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37DC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B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A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5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0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A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3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99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39.05</w:t>
            </w:r>
          </w:p>
        </w:tc>
      </w:tr>
      <w:tr w:rsidR="00DE6AC5" w:rsidRPr="008C3BED" w14:paraId="407BF9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7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C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C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0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B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9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4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574C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7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3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61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6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C6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7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1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6D03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6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B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7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D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C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D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C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83BB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9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D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3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3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8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2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9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FD4D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3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D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4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3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F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9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BFF9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0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6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7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5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A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4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E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8E89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A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5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CD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8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B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8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F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28FB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9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0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A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4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4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7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6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C076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C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5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28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6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7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C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0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A402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6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0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9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F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B1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2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3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516112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5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E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B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FD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6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1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6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6927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9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B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A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7B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9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6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9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1F43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06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E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E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C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A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C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2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CA71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7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7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C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D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C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A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0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18DB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6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2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3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D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A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3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F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C66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8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B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7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7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0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6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7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2C4F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F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1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4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7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5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7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D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8A4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7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C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2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D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4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5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4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0CD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B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2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6F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2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2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F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F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602B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C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2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F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B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3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3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D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5016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5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F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4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9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3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2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1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9.73</w:t>
            </w:r>
          </w:p>
        </w:tc>
      </w:tr>
      <w:tr w:rsidR="00DE6AC5" w:rsidRPr="008C3BED" w14:paraId="460B63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B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9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8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3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1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6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4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DD85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1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8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0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4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A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0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4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5EDC85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E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C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F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D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5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0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6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6C83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B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1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2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E3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0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9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7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C9AA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F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C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3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4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8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D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E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D551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2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E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3C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F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C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9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1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E8C1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8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48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1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D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C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E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7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2DE8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E7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7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F8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0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A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9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9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70FE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2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4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F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3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7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0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5BAB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D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D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0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9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3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1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E1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FF62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1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6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8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E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5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B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5.80</w:t>
            </w:r>
          </w:p>
        </w:tc>
      </w:tr>
      <w:tr w:rsidR="00DE6AC5" w:rsidRPr="008C3BED" w14:paraId="4A50D0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1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87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A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0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D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5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E9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F26F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C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B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5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C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1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1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1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87CB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A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C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2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4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D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B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E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DE6AC5" w:rsidRPr="008C3BED" w14:paraId="726628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3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6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0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7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2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9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1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3F5A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9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2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E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4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9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1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9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53E5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3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2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7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3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D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8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1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24F1B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8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E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D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4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A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1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8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</w:tr>
      <w:tr w:rsidR="00DE6AC5" w:rsidRPr="008C3BED" w14:paraId="5961B8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D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2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3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E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8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7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7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5AA0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5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9F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4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E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6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8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9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</w:tr>
      <w:tr w:rsidR="00DE6AC5" w:rsidRPr="008C3BED" w14:paraId="471F97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A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3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2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F7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6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B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7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</w:tr>
      <w:tr w:rsidR="00DE6AC5" w:rsidRPr="008C3BED" w14:paraId="6B3684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9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33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3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9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F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C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E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</w:tr>
      <w:tr w:rsidR="00DE6AC5" w:rsidRPr="008C3BED" w14:paraId="635CCF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68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7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5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4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9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D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1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</w:tr>
      <w:tr w:rsidR="00DE6AC5" w:rsidRPr="008C3BED" w14:paraId="6689EE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18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F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9B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F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5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F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B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</w:tr>
      <w:tr w:rsidR="00DE6AC5" w:rsidRPr="008C3BED" w14:paraId="1F80C8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3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A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3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0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0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7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C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078E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B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D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1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3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A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1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2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B127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6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7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9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4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C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A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A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5639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4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7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5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E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7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5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E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439D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7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A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C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E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6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B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9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04BB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E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A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7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A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6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A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0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</w:tr>
      <w:tr w:rsidR="00DE6AC5" w:rsidRPr="008C3BED" w14:paraId="6D4DEE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0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C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F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B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0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5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6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A9ED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CD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0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0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4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2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0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D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454C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E6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E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E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7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50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F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6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030F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A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A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E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B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F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0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7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6FB8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6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7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E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6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6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2A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1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21CB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3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4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5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1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F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A4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F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105.87</w:t>
            </w:r>
          </w:p>
        </w:tc>
      </w:tr>
      <w:tr w:rsidR="00DE6AC5" w:rsidRPr="008C3BED" w14:paraId="4A45A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F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E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9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4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B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A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6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</w:tr>
      <w:tr w:rsidR="00DE6AC5" w:rsidRPr="008C3BED" w14:paraId="3DD204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9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3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3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6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F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2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B7F0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A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6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F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C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7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4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7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</w:tr>
      <w:tr w:rsidR="00DE6AC5" w:rsidRPr="008C3BED" w14:paraId="050DED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2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A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5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4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C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2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0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264D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F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8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6A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5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0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2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1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29B2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B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F6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4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8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7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E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2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E9C5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4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3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0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2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A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E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7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4057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D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02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F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9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D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7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6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ABDD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2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2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E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C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8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1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9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7093DE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6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8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A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1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0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E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63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611B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3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D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A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6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6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E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E6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6AE7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8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5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1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5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F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6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4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21D868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2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8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9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6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1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7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A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F4EC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9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F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A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F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1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7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D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00B958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A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4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5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7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0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6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4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ABAD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E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F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2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B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0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E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8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B828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3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D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CD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C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6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FA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0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6B55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6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8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5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3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4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8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8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B9C5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7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B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D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42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13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D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8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5B7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7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4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6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5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F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AC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C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37FC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A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4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0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9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8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4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7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CF96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0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1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E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1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1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17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9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5364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E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9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E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4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DA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5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E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1E40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0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8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D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7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33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A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0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2426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0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F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0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1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F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C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E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516C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8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0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A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3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0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D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E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98C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8F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B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4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FC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F9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C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36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7049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8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4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9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F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F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E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8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</w:tr>
      <w:tr w:rsidR="00DE6AC5" w:rsidRPr="008C3BED" w14:paraId="5A62EF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2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E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2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9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3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2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7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F0AA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6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7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4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4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5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6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8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</w:tr>
      <w:tr w:rsidR="00DE6AC5" w:rsidRPr="008C3BED" w14:paraId="115FB9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D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1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5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8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C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B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3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2D43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7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9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7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7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4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9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0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8AB0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1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7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2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1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2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8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7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D1B0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8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E2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5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9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E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0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E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</w:tr>
      <w:tr w:rsidR="00DE6AC5" w:rsidRPr="008C3BED" w14:paraId="00376C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A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9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A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B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1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C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7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F29E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0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7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C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A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0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6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C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72CA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B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35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9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9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D0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F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1B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53D4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9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E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B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0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1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3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73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809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A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5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7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C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4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2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4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64E2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E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6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8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2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1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7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5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4FE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0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E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E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2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A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2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E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F034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6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5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4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6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9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D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4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CD58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B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B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2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4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4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5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324053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2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0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E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1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4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E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5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F2CF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8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A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5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3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4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7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0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4200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3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8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9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1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9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6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1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FC60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8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C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5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1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0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C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C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6325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E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5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0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6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1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3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9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EF78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B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B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5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4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7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2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F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32AA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7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A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F0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D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4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7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D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27AC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BA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0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F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4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95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C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B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</w:tr>
      <w:tr w:rsidR="00DE6AC5" w:rsidRPr="008C3BED" w14:paraId="77EB64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D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4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5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5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B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5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6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832F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5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C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0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6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3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9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5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75D516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3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D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E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7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1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1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4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7F80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5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E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9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3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B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3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DE6AC5" w:rsidRPr="008C3BED" w14:paraId="1344BF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1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8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A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2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3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9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C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886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2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C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9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D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F4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3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52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FE73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9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8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D0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A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3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D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D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F9F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E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1F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B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EB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0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9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E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26DB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0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9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8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1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0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8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E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E8BC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5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D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E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3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A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2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6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CE1A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3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3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8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5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3F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B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2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CBA5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2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F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4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A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E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B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0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9BE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4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E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8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F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1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8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D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</w:tr>
      <w:tr w:rsidR="00DE6AC5" w:rsidRPr="008C3BED" w14:paraId="16D112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3D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4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A9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E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1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5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7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DE6AC5" w:rsidRPr="008C3BED" w14:paraId="6D5741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5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8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4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E9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1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D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1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4F96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8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B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8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0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A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9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F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AC2A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3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7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0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E3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A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F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1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234A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D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9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1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4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A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8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A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</w:tr>
      <w:tr w:rsidR="00DE6AC5" w:rsidRPr="008C3BED" w14:paraId="7077CB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6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B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9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3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4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B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6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CAED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7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8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4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F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0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0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1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90BD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1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5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1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D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0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A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5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BF27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F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5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4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D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6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5F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C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935FE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A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8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7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C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D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6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8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F3D3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2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F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1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A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2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9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D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F198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0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B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1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4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2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5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797D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8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4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B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D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D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D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E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D7E2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D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7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B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5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6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1B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9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6CC1B4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6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9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C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C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D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7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9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98FF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A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A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0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E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E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E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7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D943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3E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1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2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8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8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F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1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77D7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5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0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A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A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1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B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7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AE58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C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A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6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3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8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6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C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2042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6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8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B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F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FC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0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8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F866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6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1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F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9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A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0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7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CAFA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8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4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2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D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2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4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7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2875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8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A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8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5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D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C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3374A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8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2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B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8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3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3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4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46A8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8C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C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9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3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5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6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C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086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F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2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4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C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3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0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E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85EA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B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1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E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1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8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0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7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B305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9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36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E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3D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0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1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C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93DFE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D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E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7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D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D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7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1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77C8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B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B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A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8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A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0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9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61749B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D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5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8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C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8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6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5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ECB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B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B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6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1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5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F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D6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DE6AC5" w:rsidRPr="008C3BED" w14:paraId="73BB70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9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B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F2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A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8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E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9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9E6D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0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0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4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1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0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E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C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2B0B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7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8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5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A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A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A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D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</w:tr>
      <w:tr w:rsidR="00DE6AC5" w:rsidRPr="008C3BED" w14:paraId="56596C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D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B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C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8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8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4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56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3F03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7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E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C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A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3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A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9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4BB5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D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4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D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6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1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A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2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C2AA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A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FC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3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CF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0D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0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F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682A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1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5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C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A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0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0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B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A793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3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B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F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5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2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B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5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5D12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B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A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5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1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4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4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77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C3D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4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D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2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50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4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E2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9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B1D1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C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6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2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5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0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4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C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F937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7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1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0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6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C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C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B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27E8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4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3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A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A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D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A9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A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924A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0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0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B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2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0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0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8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B057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B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B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C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A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0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F9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F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75A7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A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D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1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F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E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5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F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D2A6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F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6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B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F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3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B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6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</w:tr>
      <w:tr w:rsidR="00DE6AC5" w:rsidRPr="008C3BED" w14:paraId="33017A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C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3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F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4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9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7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61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CE08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6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E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2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C1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DE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3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7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51AD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6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B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7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0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E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7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F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D1FE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9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9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5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A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D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B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A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FACB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9E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8D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C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C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C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6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C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</w:tr>
      <w:tr w:rsidR="00DE6AC5" w:rsidRPr="008C3BED" w14:paraId="4C1B08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4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9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0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2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96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E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E491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1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A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7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F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B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5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A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</w:tr>
      <w:tr w:rsidR="00DE6AC5" w:rsidRPr="008C3BED" w14:paraId="091CE8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0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4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1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6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B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9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A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</w:tr>
      <w:tr w:rsidR="00DE6AC5" w:rsidRPr="008C3BED" w14:paraId="462FBB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A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D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A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0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E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E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C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85C4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2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9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8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5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2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5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6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2113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E0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5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9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8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8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F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F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</w:tr>
      <w:tr w:rsidR="00DE6AC5" w:rsidRPr="008C3BED" w14:paraId="3E8DE8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E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8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B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2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C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8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A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DE6AC5" w:rsidRPr="008C3BED" w14:paraId="758179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2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1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1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0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A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F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D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53A1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E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A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1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F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3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B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7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</w:tr>
      <w:tr w:rsidR="00DE6AC5" w:rsidRPr="008C3BED" w14:paraId="0E6A72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9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E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5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8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B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5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8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DE6AC5" w:rsidRPr="008C3BED" w14:paraId="2A9F8D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3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1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C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1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A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0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B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13DC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9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F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3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8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D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C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1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3622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1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E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4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2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3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1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8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7B39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19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7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A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3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9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29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6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DE6AC5" w:rsidRPr="008C3BED" w14:paraId="6AD96F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C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D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2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7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0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B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5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2B8420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1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1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B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F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2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F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E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3393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E9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B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3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F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27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4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1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084B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9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E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8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F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3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D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6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091A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E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5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4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7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5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D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C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23.88</w:t>
            </w:r>
          </w:p>
        </w:tc>
      </w:tr>
      <w:tr w:rsidR="00DE6AC5" w:rsidRPr="008C3BED" w14:paraId="22A0FD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3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2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0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F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E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1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7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90EE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1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E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1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5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3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6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8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520A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4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9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3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7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2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9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3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1030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9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5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1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5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F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8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C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0CF8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0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A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F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1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A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6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A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9388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3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9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8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4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ED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8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0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CF79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9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F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7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0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C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7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9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6175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F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A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8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E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1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E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3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587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D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4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5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C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4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9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BA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7B99D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6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C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3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7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8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5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0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65AA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5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FE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2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9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45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D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CC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8B2A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7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9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D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7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B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0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451B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D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7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E5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C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2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1D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CA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1281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B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0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9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86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7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9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5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4228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C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5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7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C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E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DF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F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6E17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8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0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C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E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1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2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0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F8CB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B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A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C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3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B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4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A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9220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1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3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8E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B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3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6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4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976C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7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9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0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9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2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5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6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AFE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0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8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4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8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9F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9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6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0401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B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A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9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7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3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0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6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</w:tr>
      <w:tr w:rsidR="00DE6AC5" w:rsidRPr="008C3BED" w14:paraId="4B1DE6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4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4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3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A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2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7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E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6D5D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8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7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82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A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5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9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5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934E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1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E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7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5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F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4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9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8C21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B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3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1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7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D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A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8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74B3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C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F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53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D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E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3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2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91EF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D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7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9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7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7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7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1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DE6AC5" w:rsidRPr="008C3BED" w14:paraId="294FFA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4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7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2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A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6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1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4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0263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F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F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4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6F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F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A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3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1C05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8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7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5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0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3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4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7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9616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2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E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6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A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4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C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C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66B8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3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C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3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FD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9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0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5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55DC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3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2B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3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B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9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1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4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6CBF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D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8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1E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3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C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7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02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FC9C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7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E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D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B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D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5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E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</w:tr>
      <w:tr w:rsidR="00DE6AC5" w:rsidRPr="008C3BED" w14:paraId="05EEE1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7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B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F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FA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4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6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7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C5BB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C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A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1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4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E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2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C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78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54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4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F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0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8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1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4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FBB6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6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8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9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2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E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C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C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9697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D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0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A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2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9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E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E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99A3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9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6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6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7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4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8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5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</w:tr>
      <w:tr w:rsidR="00DE6AC5" w:rsidRPr="008C3BED" w14:paraId="07BEEF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B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C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8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9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4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4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E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12AB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D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2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4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D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C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D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D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E892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4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6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6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8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D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8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D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1917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A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5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9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F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0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2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5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602C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B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0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F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C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9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B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3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5ACEE9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1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A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24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B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4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4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B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D82D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E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E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5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B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2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E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7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B59D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3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8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1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D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F4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5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90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</w:tr>
      <w:tr w:rsidR="00DE6AC5" w:rsidRPr="008C3BED" w14:paraId="32877B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C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8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F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C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F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5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D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6594B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6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D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3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8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E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A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E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DBB8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6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4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D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1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2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8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F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1569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9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A2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B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E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9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C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25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3453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8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9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3B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E6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9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5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7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551B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8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36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7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1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5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3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1B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3E92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C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9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4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6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8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D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0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5314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7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9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6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A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1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4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F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9BB1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4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1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7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A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B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2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9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E72C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0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3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6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F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F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8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4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DB45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C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5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4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A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0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0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1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A5AA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9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03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2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9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6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6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6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5A49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5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1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8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80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6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9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F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</w:tr>
      <w:tr w:rsidR="00DE6AC5" w:rsidRPr="008C3BED" w14:paraId="12A4FA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9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9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A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6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A9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1E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87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2270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3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DE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1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F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9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3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1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</w:tr>
      <w:tr w:rsidR="00DE6AC5" w:rsidRPr="008C3BED" w14:paraId="337EF4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5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3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C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E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F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1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8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</w:tr>
      <w:tr w:rsidR="00DE6AC5" w:rsidRPr="008C3BED" w14:paraId="723F75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9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A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C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E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5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0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5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1E59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5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E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FF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D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3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E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0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2675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7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3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0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3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CC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0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7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2AF8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D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1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A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9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B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9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9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F3C4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A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B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E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1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3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7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C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</w:tr>
      <w:tr w:rsidR="00DE6AC5" w:rsidRPr="008C3BED" w14:paraId="4B1016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8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1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1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9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E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5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7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686D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3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0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1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A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C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0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6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E5D5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E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93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2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E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4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8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0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</w:tr>
      <w:tr w:rsidR="00DE6AC5" w:rsidRPr="008C3BED" w14:paraId="5AB3FE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3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7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4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0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C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7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5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34AC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8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3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0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8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3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B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C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1D47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E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DF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7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4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7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B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C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BDD2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D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9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B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1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F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F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4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4584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E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7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4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B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B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0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9E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9903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20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1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4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9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E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F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BF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</w:tr>
      <w:tr w:rsidR="00DE6AC5" w:rsidRPr="008C3BED" w14:paraId="5CD722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E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8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8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B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4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7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3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45A6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E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3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8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9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0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D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A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7166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9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B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E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E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D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0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0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E515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F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5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5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6D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1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E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C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212A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4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8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4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7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4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D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3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</w:tr>
      <w:tr w:rsidR="00DE6AC5" w:rsidRPr="008C3BED" w14:paraId="42C61F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6D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6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E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6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A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5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</w:tr>
      <w:tr w:rsidR="00DE6AC5" w:rsidRPr="008C3BED" w14:paraId="57BF96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7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3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3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D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1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8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0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</w:tr>
      <w:tr w:rsidR="00DE6AC5" w:rsidRPr="008C3BED" w14:paraId="13FF0C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9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2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2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9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5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F7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9D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65AE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9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F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1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1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B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6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11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8517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7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0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B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2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9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C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6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FF04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E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9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6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B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2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C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3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DE4A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D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0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8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A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E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0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7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9169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2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1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F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7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A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D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8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7431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6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1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C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F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C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5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D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FA5F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F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04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2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3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F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A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4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8317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3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2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C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9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5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8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5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AAA3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0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9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D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4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E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E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6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14289D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E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3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5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09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4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5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A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B145B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F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E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E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4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3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1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2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25B7DF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7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0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1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5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2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7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5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52AB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0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D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0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D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0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7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C5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</w:tr>
      <w:tr w:rsidR="00DE6AC5" w:rsidRPr="008C3BED" w14:paraId="59ABB5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B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1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7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3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0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0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7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</w:tr>
      <w:tr w:rsidR="00DE6AC5" w:rsidRPr="008C3BED" w14:paraId="72A6F4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D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0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4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6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78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3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8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</w:tr>
      <w:tr w:rsidR="00DE6AC5" w:rsidRPr="008C3BED" w14:paraId="7516E9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2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E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9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9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9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0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0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AE3B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2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F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D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2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F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D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3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6C09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A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8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D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2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C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9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1A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056D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0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7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A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5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2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F6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34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C4E8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3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2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1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F4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E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B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C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E5E2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C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2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1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9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8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E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5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67B2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3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7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99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4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9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36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B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2B2E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6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8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B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9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5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B9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7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7844B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5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7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1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8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E9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3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1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61B7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09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5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E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6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C8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B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1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</w:tr>
      <w:tr w:rsidR="00DE6AC5" w:rsidRPr="008C3BED" w14:paraId="7B5193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83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F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8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7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8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C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A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E868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3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6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1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2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A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C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6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1116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D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DD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3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9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5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D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7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69E2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3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9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C4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C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2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3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2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C853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3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48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8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F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E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D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F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BF77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3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E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D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7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5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D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E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DE6AC5" w:rsidRPr="008C3BED" w14:paraId="75B1EB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01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5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0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B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A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0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6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8F0B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5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0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C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5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8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C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1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</w:tr>
      <w:tr w:rsidR="00DE6AC5" w:rsidRPr="008C3BED" w14:paraId="698E1C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1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A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5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9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8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6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7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149A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2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6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9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F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E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B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A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DE6AC5" w:rsidRPr="008C3BED" w14:paraId="2AF1D6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4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5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75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9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8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D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A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219F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B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3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9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B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A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0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C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94A0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2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7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C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2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B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B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0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</w:tr>
      <w:tr w:rsidR="00DE6AC5" w:rsidRPr="008C3BED" w14:paraId="20659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7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E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A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7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B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6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6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DE6AC5" w:rsidRPr="008C3BED" w14:paraId="3B9282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0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B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2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1E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E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B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1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083F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6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8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0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F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0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01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1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713B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A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8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2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3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0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5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0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7134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8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2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9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C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C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1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E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41A8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9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2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D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D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9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D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C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0AE1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0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4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C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5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5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20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3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6054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1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E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F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B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D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E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4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DEB0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E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6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C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CB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9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F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1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954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D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5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C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A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E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2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D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DA23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6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6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E6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4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0A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A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8D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4FCD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F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2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43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0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C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1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1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CD0C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7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1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5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4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2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5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A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E7F8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C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8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5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1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C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A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8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E89C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9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4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1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8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E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C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6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1D91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8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71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E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F0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E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0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B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AB61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E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B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1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1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0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8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5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1095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1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2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47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4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5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C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0A1A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5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9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6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5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2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7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8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ADC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D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1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6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F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5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E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1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DE6AC5" w:rsidRPr="008C3BED" w14:paraId="51356B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70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3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D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8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6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7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D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5470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E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C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A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06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1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1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6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2404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8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2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5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F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8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9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D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97A8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9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0F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0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0C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A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E3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7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654A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F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4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8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1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8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0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B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059A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8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ОСОГОВО ЛЕС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C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4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1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E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C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0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5CF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C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7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A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D4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1519.582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3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7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423.192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5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2539.15</w:t>
            </w:r>
          </w:p>
        </w:tc>
      </w:tr>
      <w:tr w:rsidR="00DE6AC5" w:rsidRPr="008C3BED" w14:paraId="54646A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F3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8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F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4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2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B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E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DE6AC5" w:rsidRPr="008C3BED" w14:paraId="54805B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7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5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8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C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F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7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8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FE88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A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4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F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4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79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3A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C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136A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8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3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D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C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4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C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E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AB91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D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A1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E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F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0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6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4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E7EA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3E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0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F4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C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D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6E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46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DB3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C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5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5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9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B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0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B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23E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F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B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1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6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5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6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3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CAC0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9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0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D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9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F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9F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1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C035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5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E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0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F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0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E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1A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898D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7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8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7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6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1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4C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5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7A7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A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F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1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B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D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4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C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5BA5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7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4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21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B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A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C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2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0501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6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4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A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4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E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A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D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8715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18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A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6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A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1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3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2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B680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1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D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7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5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A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C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D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0140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0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C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71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D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9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D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6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EB9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D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D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A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C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2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D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F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A419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9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B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3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B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E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9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6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5ADA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2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5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F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B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0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B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3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1E98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D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A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1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F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2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7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B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65DE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4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4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2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C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D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3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5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5C66A6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0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5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E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3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6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F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2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ACF1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2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D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9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C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5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2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F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</w:tr>
      <w:tr w:rsidR="00DE6AC5" w:rsidRPr="008C3BED" w14:paraId="6BE6B8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E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8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3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E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5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EA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2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</w:tr>
      <w:tr w:rsidR="00DE6AC5" w:rsidRPr="008C3BED" w14:paraId="32464F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9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3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3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8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F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8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3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</w:tr>
      <w:tr w:rsidR="00DE6AC5" w:rsidRPr="008C3BED" w14:paraId="3DAFD2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E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9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8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9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5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2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D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</w:tr>
      <w:tr w:rsidR="00DE6AC5" w:rsidRPr="008C3BED" w14:paraId="16DE1E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1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B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1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F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4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5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F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78EB3F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E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A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F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3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27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A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B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</w:t>
            </w:r>
          </w:p>
        </w:tc>
      </w:tr>
      <w:tr w:rsidR="00DE6AC5" w:rsidRPr="008C3BED" w14:paraId="7671DC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7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1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0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2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2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E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C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6BDA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2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2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A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3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0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2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</w:tr>
      <w:tr w:rsidR="00DE6AC5" w:rsidRPr="008C3BED" w14:paraId="301271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6A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F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D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6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D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D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F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</w:tr>
      <w:tr w:rsidR="00DE6AC5" w:rsidRPr="008C3BED" w14:paraId="14C5A0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7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7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4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C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F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B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B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2304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3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4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9A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0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E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2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9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84BA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C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C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D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0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8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BA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D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5F1D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5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A9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F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8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F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B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D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A329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0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B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0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7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2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F5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D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</w:tr>
      <w:tr w:rsidR="00DE6AC5" w:rsidRPr="008C3BED" w14:paraId="49C2CA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2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7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3D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4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1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E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6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664A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2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2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5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B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7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8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C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5D91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5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0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5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3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9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F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7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612D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B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C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0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4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8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2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A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7C29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3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1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5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B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3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1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7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170C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E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9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6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F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E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8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A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26A5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D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7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6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2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BA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A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2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3E9E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5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0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7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5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E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0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F6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6941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CF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0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0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A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1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1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E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0251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9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4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3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E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2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E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2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7845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5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E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6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2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8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7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8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5FD1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5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F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4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C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42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AC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2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BC1A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B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D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F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5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7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2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D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FFE3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B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C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2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2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D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E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3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0836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4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3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2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3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9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1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8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BC1B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63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B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6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A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4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2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61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7684A9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6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1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9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4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8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A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8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6A13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A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B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6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0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2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0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B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8B73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E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A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8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B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3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C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2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8BB1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C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5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7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6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D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C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4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853F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1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9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EB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8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DB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1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C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8EA0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9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C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1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5F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2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9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9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217B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2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8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0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F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66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A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0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C433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C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8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8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C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D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0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9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D2D3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5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9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2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0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7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4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F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0EA4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F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6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0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7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8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1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B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DE6AC5" w:rsidRPr="008C3BED" w14:paraId="5942D5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A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F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D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4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4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D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8D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A10C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0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05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4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6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B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E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F2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70CC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02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B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3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0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0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1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B0B7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6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B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49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C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8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6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4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2C29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7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9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58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0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D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04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4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B272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2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A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3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1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3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4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E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EAF7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3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1B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9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49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C9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4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E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7E80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3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D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5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0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B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2F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2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38E1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D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C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3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C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16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F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7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048D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C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0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92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0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5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2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2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AF05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3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5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F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3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A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A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E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4015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D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2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1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9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9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6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A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6600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5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4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3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E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F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4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8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94BC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A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CF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C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4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6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F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7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CBAF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8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2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B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E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4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05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4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96B1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3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D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2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E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2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D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A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30FE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5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1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5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F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E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4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F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FFC7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25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F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C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3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B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E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4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4AD3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4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2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1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B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C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A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B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63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40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C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4D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28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5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C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F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F72E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E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9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A1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4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2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6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E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0DD02E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E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C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6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0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F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5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91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79A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E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9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2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7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9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4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E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5730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C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3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A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E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6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6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6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A21F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B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B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B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D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D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9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C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B8D2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5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2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5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5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7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0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03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3880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8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2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3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E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7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3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E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9C30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6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3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8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8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0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4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9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06F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9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9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A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6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A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4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F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</w:tr>
      <w:tr w:rsidR="00DE6AC5" w:rsidRPr="008C3BED" w14:paraId="18C7D7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10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4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8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B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4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B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1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FB0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9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5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3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C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A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9A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7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95D7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E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E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4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9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7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6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C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46DB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9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3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11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4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D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70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8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DE6AC5" w:rsidRPr="008C3BED" w14:paraId="6FBCB1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2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2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9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8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0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8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6D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5E42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5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D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B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2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CE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3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6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4E05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95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0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6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E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7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B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0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868E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2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5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9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2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C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2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0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20E2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9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C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D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A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2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4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9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0B0D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5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4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D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1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C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1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7C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A6C1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B9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D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D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8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C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0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C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DCF3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1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A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2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F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E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2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4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6116CF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1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1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0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AF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9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D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3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F2B8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6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C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9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AF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A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0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7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D3B1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6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E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E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F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1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A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76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</w:tr>
      <w:tr w:rsidR="00DE6AC5" w:rsidRPr="008C3BED" w14:paraId="3FBB0A8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4D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7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5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F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5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A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2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</w:tr>
      <w:tr w:rsidR="00DE6AC5" w:rsidRPr="008C3BED" w14:paraId="4E2077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E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1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B9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C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9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E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E2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8232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8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86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C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3D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B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13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3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C098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4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9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8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D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3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8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9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27C1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A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6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C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A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9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1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5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C1F9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B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D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8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7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1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1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2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AED3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C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9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1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6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7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C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5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6C2E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12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0C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61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F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B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D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15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406F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4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F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F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8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8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8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1D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864B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5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F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0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F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E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4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F9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1D0C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6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88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7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5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9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09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24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BD3C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5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1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2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7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6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F6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D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D11F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E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6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A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4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9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3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3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</w:tr>
      <w:tr w:rsidR="00DE6AC5" w:rsidRPr="008C3BED" w14:paraId="37A712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B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A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6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D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5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6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4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DE6AC5" w:rsidRPr="008C3BED" w14:paraId="69DD9A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B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4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5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C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D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3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4B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</w:tr>
      <w:tr w:rsidR="00DE6AC5" w:rsidRPr="008C3BED" w14:paraId="04A057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B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0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1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4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9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3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2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DE04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A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A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D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C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D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1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6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A29A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C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24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46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6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5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6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5255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38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66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0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3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FC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C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E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10C2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8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9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8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C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72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6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8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</w:tr>
      <w:tr w:rsidR="00DE6AC5" w:rsidRPr="008C3BED" w14:paraId="713A78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B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4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A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C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C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D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E4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C29D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2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E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D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4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9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4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83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DE6AC5" w:rsidRPr="008C3BED" w14:paraId="5CED19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BE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8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8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2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1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B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F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2728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3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0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C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B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E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7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B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EB62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8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2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97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C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5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F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4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9231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D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6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E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4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E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B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2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</w:t>
            </w:r>
          </w:p>
        </w:tc>
      </w:tr>
      <w:tr w:rsidR="00DE6AC5" w:rsidRPr="008C3BED" w14:paraId="0017B3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9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B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4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5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A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F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D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DE6AC5" w:rsidRPr="008C3BED" w14:paraId="1735D8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3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0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7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5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6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B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F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9B48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E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E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D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8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A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B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2D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6C97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A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E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1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5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1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E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0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FB48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44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7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7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4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B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1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8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674B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6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D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1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5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8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3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9B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B4EB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5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7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1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0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3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A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1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C593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1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D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C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F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1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0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E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977C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FE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D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2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8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C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4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6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</w:tr>
      <w:tr w:rsidR="00DE6AC5" w:rsidRPr="008C3BED" w14:paraId="22ACB7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8B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A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F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A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6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0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E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0B9E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E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F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3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0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8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6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7398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5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0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0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3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7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4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7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3245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0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E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7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2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7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F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E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0187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9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0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D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B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A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1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A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9E72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59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3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C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8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D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7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5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87C6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2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D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F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B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4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9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A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D99B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85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3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55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F6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4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C1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DF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5CC0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F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D2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8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7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3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60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8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7D63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0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E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E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68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0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9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E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04922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A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6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3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1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46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21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44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B54F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B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6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F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C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5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F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F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DE6AC5" w:rsidRPr="008C3BED" w14:paraId="2A05AE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8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E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3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5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E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1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FC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6389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A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F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8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E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8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E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E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67E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B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2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AB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19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5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1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6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FAAF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9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ПЕНКА МЛАДЕНОВА ЗАРКОВА-ОДАДЖИЙСКА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1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9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06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A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2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E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</w:tr>
      <w:tr w:rsidR="00DE6AC5" w:rsidRPr="008C3BED" w14:paraId="5A2F3B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A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5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8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7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163.347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F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A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9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152.20</w:t>
            </w:r>
          </w:p>
        </w:tc>
      </w:tr>
      <w:tr w:rsidR="00DE6AC5" w:rsidRPr="008C3BED" w14:paraId="177FE0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F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5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4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F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7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8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5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7F54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5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2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7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E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D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F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3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A790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9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F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8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8B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DB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F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E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F2C1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4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C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B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D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BE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C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E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3C9B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48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C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4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4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8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B9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D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0D8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A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F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F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1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94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5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7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6D6D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A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3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5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E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5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A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2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4B3A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1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E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9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7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1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D4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1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</w:tr>
      <w:tr w:rsidR="00DE6AC5" w:rsidRPr="008C3BED" w14:paraId="518529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0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41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8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A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0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4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3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F3CA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4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7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4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3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A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F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5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696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E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4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5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1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E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1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3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7434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A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B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BD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D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4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6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4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3168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5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7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0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9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1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F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3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8599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3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8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6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C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B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F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C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8CA9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B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0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A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E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5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5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A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88B6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0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1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17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F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D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4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1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DEB8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26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F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3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E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1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5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8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D451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E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D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2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1B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8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F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3DAE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2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A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8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B0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C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2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8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9DB5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A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CE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9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1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A7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4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E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4A39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B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2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9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1B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E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8A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5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EE73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5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C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8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6C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8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6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A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4F6E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1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9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1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9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1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69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2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DE6AC5" w:rsidRPr="008C3BED" w14:paraId="5A5ED1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F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A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7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6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E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9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1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D65F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3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8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5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C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9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8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0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3ED8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A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C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3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0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2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5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89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6A6DF1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F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1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5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8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2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7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E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6F8F2E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B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A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E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1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3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7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6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</w:tr>
      <w:tr w:rsidR="00DE6AC5" w:rsidRPr="008C3BED" w14:paraId="14A411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7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0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E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1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6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AC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0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1944F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B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9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9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1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8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6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9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13B5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E7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C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F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7E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D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9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7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D276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F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E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5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7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A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D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A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9884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C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A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A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5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4E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3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C0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24A9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2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2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D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0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C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4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8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121F4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6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F2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7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6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46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C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D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DE6AC5" w:rsidRPr="008C3BED" w14:paraId="0DCA67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6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4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0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5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C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B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B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</w:tr>
      <w:tr w:rsidR="00DE6AC5" w:rsidRPr="008C3BED" w14:paraId="3782B2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4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A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B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7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E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E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8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987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21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0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5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7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D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A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C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AF86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C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E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87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F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4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D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D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5AD9F4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8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6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03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1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5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9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1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59B2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0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B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9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6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A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6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2F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8748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6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ПЕРУНКА ВЕЛЧЕВА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5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5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7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1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1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8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9009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1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E0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C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D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60.476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5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B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9.160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94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54.96</w:t>
            </w:r>
          </w:p>
        </w:tc>
      </w:tr>
      <w:tr w:rsidR="00DE6AC5" w:rsidRPr="008C3BED" w14:paraId="3BF8B7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B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8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B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67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D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F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F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B559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5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4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5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C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1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2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6B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7940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F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6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4A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3B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F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8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E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</w:tr>
      <w:tr w:rsidR="00DE6AC5" w:rsidRPr="008C3BED" w14:paraId="28CA63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2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1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9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9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5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8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5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30EB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C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7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0B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B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0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5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5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1C4A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E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4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A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58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5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E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B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E765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69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5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0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D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6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7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3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B002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E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1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6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D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E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6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2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3802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0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B4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E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9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4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4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1C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C5DF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8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A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B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C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4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F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A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B355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7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6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9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4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7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F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1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CF75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B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5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6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D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3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C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33.83</w:t>
            </w:r>
          </w:p>
        </w:tc>
      </w:tr>
      <w:tr w:rsidR="00DE6AC5" w:rsidRPr="008C3BED" w14:paraId="1386E9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D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6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2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3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C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6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8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34B2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B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8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C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E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8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F2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E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D508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D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1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B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A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1F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3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8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</w:tr>
      <w:tr w:rsidR="00DE6AC5" w:rsidRPr="008C3BED" w14:paraId="1FA777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E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5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1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2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8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4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D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50AC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6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2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9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E6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A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7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8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644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3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F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6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E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3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B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0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</w:tr>
      <w:tr w:rsidR="00DE6AC5" w:rsidRPr="008C3BED" w14:paraId="3C977D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F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1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9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3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E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2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5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BEF9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F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6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F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3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0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9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DE6AC5" w:rsidRPr="008C3BED" w14:paraId="08BB2D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4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D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2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4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1B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D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0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28A4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F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57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0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1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3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1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4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38BE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7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0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4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7F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1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0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B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005F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C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6D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F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A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6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D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0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CA9A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7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E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F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9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9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C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5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DE6AC5" w:rsidRPr="008C3BED" w14:paraId="250835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F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2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E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D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2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F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5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</w:tr>
      <w:tr w:rsidR="00DE6AC5" w:rsidRPr="008C3BED" w14:paraId="625202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9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4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5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5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FA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31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4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6B22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4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4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91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A8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6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8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5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2421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A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D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D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6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39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C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2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BFBE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7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8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9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1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B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D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3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C295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F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F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31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E2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F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6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D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</w:tr>
      <w:tr w:rsidR="00DE6AC5" w:rsidRPr="008C3BED" w14:paraId="207C56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C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B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1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E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B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A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8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A6D7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0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30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9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F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5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9F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5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FA63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0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6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3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B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0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D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E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3D56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95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1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D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E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A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B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D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</w:tr>
      <w:tr w:rsidR="00DE6AC5" w:rsidRPr="008C3BED" w14:paraId="575BFF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6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8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7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3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3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FA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E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071A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B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9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F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1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D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9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9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C665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5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7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C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C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6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DA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D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1188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B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3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C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F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8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8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C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A988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F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C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6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4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2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61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2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D686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B7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D4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E2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D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D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F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1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4725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32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0C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3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7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8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B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43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</w:tr>
      <w:tr w:rsidR="00DE6AC5" w:rsidRPr="008C3BED" w14:paraId="77AD2B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3B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D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E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E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2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01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F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</w:tr>
      <w:tr w:rsidR="00DE6AC5" w:rsidRPr="008C3BED" w14:paraId="79A27C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F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A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A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5B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6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9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A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8.63</w:t>
            </w:r>
          </w:p>
        </w:tc>
      </w:tr>
      <w:tr w:rsidR="00DE6AC5" w:rsidRPr="008C3BED" w14:paraId="266B7F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02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C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5F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9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DA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8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C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</w:tr>
      <w:tr w:rsidR="00DE6AC5" w:rsidRPr="008C3BED" w14:paraId="7431DB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E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F7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E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0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2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B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</w:tr>
      <w:tr w:rsidR="00DE6AC5" w:rsidRPr="008C3BED" w14:paraId="43435A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3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2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5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5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D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1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6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3718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E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7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1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3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0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4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C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</w:tr>
      <w:tr w:rsidR="00DE6AC5" w:rsidRPr="008C3BED" w14:paraId="4FF3A1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C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6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3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1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B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F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7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</w:tr>
      <w:tr w:rsidR="00DE6AC5" w:rsidRPr="008C3BED" w14:paraId="4287A3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1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8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7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E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E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C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6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EC10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F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B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5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8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0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5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F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2292A2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4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DD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A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E0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C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5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B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4323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5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1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1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A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9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1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F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329F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8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3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84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3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6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9D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4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0811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C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5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4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3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5F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4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E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0D6E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B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B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E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3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5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D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5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FCE0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8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7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7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1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E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1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5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127C9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B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C0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3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1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E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A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8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05A6F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3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3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F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A7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C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F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4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9ED7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C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5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B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8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A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4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A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3611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B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1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1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A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EE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4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F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44C0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36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1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E0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3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B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A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1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</w:tr>
      <w:tr w:rsidR="00DE6AC5" w:rsidRPr="008C3BED" w14:paraId="024967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4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4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F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2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6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0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3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DE6AC5" w:rsidRPr="008C3BED" w14:paraId="6FE5E4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0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C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24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8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6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9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1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7130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A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3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3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3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B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2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F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117A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8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C1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6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1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2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FC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B5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70ED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3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F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B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4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9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2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3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CFB9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9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E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2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85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A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1E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8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1B0849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B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8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8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C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4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5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E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</w:tr>
      <w:tr w:rsidR="00DE6AC5" w:rsidRPr="008C3BED" w14:paraId="26B488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4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1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1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9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73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23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E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7D2D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A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7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4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0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3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0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1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C7D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D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5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C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B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D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0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6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08077E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7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7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1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1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5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6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5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</w:tr>
      <w:tr w:rsidR="00DE6AC5" w:rsidRPr="008C3BED" w14:paraId="012BFB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D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F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3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0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1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5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6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1EAB4A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1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D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D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3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4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6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1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DE6AC5" w:rsidRPr="008C3BED" w14:paraId="7B2BA4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0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1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2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A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9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9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B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DE6AC5" w:rsidRPr="008C3BED" w14:paraId="0C25FA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2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0E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9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5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F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C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A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38D4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A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2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5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1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E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9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7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</w:tr>
      <w:tr w:rsidR="00DE6AC5" w:rsidRPr="008C3BED" w14:paraId="4A06EE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3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F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C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9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D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2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6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64EB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B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5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3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5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4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B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A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7B4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2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B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8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3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2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7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5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7D7E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5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0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1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A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4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A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96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BF8D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2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5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9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D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4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74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E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61A0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3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9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7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D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97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3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A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DE6AC5" w:rsidRPr="008C3BED" w14:paraId="7EC239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E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8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B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34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34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C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A96C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F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A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F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B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E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8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58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5E84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1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D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5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B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3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2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F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</w:tr>
      <w:tr w:rsidR="00DE6AC5" w:rsidRPr="008C3BED" w14:paraId="74F56E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F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8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B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5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4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5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0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AB65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B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C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F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A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7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9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6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3648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C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D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F8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74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D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4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F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F6C6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F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ПЕТЪР НАЙДЕНОВ НАЙДЕНОВ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3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F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4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4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B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B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DE6AC5" w:rsidRPr="008C3BED" w14:paraId="38F24E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18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7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6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7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89.012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D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8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39.973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7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239.84</w:t>
            </w:r>
          </w:p>
        </w:tc>
      </w:tr>
      <w:tr w:rsidR="00DE6AC5" w:rsidRPr="008C3BED" w14:paraId="76821A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4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2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97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2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3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BA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2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FEA8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4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F5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1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D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A1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B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1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2FF0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F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A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C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0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F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3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B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7D82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A6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5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7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0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7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7C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1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7416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B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61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D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4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5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7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F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AA0E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9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2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5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3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F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C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8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6975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01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9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8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B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B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C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F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3BCD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91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B5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99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4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1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0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F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8EED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21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ED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E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E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9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5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6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829C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2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4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7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B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B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E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9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D256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2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FE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2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5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A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9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8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65.51</w:t>
            </w:r>
          </w:p>
        </w:tc>
      </w:tr>
      <w:tr w:rsidR="00DE6AC5" w:rsidRPr="008C3BED" w14:paraId="73ABD5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D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D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3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6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9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9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1E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</w:tr>
      <w:tr w:rsidR="00DE6AC5" w:rsidRPr="008C3BED" w14:paraId="61E3D4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5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9A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4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5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A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B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E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</w:tr>
      <w:tr w:rsidR="00DE6AC5" w:rsidRPr="008C3BED" w14:paraId="237553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C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4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5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0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D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F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8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236733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3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ПЛАМЕН ГЕНЧЕВ ПЕТКОВ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1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3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D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E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A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9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E3C6E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D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8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A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E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0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7F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5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150.13</w:t>
            </w:r>
          </w:p>
        </w:tc>
      </w:tr>
      <w:tr w:rsidR="00DE6AC5" w:rsidRPr="008C3BED" w14:paraId="5EB22B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AD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A3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0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C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0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6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D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0FA5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05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9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D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2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61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3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8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B460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0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3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F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D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BB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C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E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C1BC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8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7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A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8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B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2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7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DE67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A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7E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9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DC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4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F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7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E17B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8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E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C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1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E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C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3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9FD2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B8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3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D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E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2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B9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0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E8BA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E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A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3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6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E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E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E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AD9B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1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7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7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AB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2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6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0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1329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6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74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F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0D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D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0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E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8.59</w:t>
            </w:r>
          </w:p>
        </w:tc>
      </w:tr>
      <w:tr w:rsidR="00DE6AC5" w:rsidRPr="008C3BED" w14:paraId="28232B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4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C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5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5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D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E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C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A6C2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C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B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F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A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9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B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2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CC46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D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6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E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C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F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8B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28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5B8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4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6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7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B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C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2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7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9222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7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37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3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2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9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2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F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</w:tr>
      <w:tr w:rsidR="00DE6AC5" w:rsidRPr="008C3BED" w14:paraId="61C6F3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1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0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5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3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D3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F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2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207B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6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3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1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7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6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6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8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B16F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8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2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6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A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94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53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A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3BFB97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F6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54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53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C7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E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6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F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90C3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0A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E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3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C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9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9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8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5BC5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4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9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F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E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7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2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3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DE6AC5" w:rsidRPr="008C3BED" w14:paraId="2DBD0F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9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3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5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7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5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D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F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E81A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9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4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7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F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5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6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8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995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C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6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8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D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1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7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7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2D0E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2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7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F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C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6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A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D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1C00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9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2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5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3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7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0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2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74CF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4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E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FF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E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5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4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7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51CC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9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C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8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BC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5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8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D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0D47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2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C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7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3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D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D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7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9FFD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9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D2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3E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C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C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F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9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2D88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0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C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1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E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6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E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D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CC1D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C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A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F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9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B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22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9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1455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4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7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9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F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B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9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B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724A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0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1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3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6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5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C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1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4870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49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3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35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BF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4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C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D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</w:t>
            </w:r>
          </w:p>
        </w:tc>
      </w:tr>
      <w:tr w:rsidR="00DE6AC5" w:rsidRPr="008C3BED" w14:paraId="50DE43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A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3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C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A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7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A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4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7CE4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A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A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B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A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2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5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1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8DD5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9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8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7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AF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5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D7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7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5AF5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1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0C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1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5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4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1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2C9C16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8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4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F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9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7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E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4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61E831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3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8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D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A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B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C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0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7A6E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A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0B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7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7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A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94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E7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</w:tr>
      <w:tr w:rsidR="00DE6AC5" w:rsidRPr="008C3BED" w14:paraId="677DD8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F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3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DA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3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A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E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51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</w:tr>
      <w:tr w:rsidR="00DE6AC5" w:rsidRPr="008C3BED" w14:paraId="172750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2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4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22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A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F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BD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C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BB5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0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3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E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E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C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E5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F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1E4B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0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A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5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A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BD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3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1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0B99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C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5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8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9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D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2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8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DBEE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5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D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5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ED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A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1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A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F7ED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8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5D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10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8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1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F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3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57ED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0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F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8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8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7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B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592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A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D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2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0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8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E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25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9F2E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E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E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2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A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A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8D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A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EE5B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A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D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9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1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E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5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A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DE6AC5" w:rsidRPr="008C3BED" w14:paraId="14FCAB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8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7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0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13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8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87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4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04EB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E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9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A9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2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D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1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E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9C2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9D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B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A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6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E4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0A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6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A950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9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F0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B7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1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1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B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A4B5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6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5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4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0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6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6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9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46F7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A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13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B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B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B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D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0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0F56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A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D1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6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8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0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D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0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2520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6E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3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7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6C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6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5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B71A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E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8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0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A7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7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E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6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8C70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B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0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0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6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B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B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E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70B4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5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8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D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3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99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D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D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AA98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5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0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A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5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5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2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8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0F46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E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9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E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0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68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2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A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D629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E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A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E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A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A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55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3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DE6AC5" w:rsidRPr="008C3BED" w14:paraId="4EEADA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F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1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E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4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39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BA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15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19A7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C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C5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A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9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4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5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2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3E677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8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9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B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6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7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B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D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752A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7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A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F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C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8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D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D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174D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F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38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B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9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3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6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53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BFCC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8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C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88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5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5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5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1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350A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2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A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1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6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0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D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79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07ED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7A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C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9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3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B1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0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B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</w:tr>
      <w:tr w:rsidR="00DE6AC5" w:rsidRPr="008C3BED" w14:paraId="78F5DF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8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BD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8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E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A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0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A3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</w:t>
            </w:r>
          </w:p>
        </w:tc>
      </w:tr>
      <w:tr w:rsidR="00DE6AC5" w:rsidRPr="008C3BED" w14:paraId="2B70DE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0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9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3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E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9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6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2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</w:tr>
      <w:tr w:rsidR="00DE6AC5" w:rsidRPr="008C3BED" w14:paraId="069DA8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8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B5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8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8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C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9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A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</w:tr>
      <w:tr w:rsidR="00DE6AC5" w:rsidRPr="008C3BED" w14:paraId="1671BC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29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E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0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1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9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D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1F433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3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21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34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A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A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7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0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DE6AC5" w:rsidRPr="008C3BED" w14:paraId="1A2D39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E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E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0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1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4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5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D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A49A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1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A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7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B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0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2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3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DE6AC5" w:rsidRPr="008C3BED" w14:paraId="246E16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F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1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C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3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6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1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88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5BA3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D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F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6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D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D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E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AA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600F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9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1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B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3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E1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6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D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DB73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B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5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5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D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A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B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A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</w:tr>
      <w:tr w:rsidR="00DE6AC5" w:rsidRPr="008C3BED" w14:paraId="3A9199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2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D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F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4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6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6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9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7DCB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B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D0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0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1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B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5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6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124A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0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9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FC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0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8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C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F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B4F4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C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6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A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9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19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4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38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2944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3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AC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C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02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3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A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8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1039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A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A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31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00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7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0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3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DE6AC5" w:rsidRPr="008C3BED" w14:paraId="2C9870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3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8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5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B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1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F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6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2BB7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A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4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0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0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A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7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A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DE6AC5" w:rsidRPr="008C3BED" w14:paraId="6D3627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D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5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D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9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E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D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D2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DE6AC5" w:rsidRPr="008C3BED" w14:paraId="71C5FD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9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0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D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EA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3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8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F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23F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2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53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5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0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C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8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8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</w:tr>
      <w:tr w:rsidR="00DE6AC5" w:rsidRPr="008C3BED" w14:paraId="738630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E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8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B9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6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B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E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0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</w:tr>
      <w:tr w:rsidR="00DE6AC5" w:rsidRPr="008C3BED" w14:paraId="1FBA30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1B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5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F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9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F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F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7B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AC4D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B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D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1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0B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3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8A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E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CD65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FC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A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D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4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B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2E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7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7081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D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A5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4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B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6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B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C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AC6F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7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1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7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1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1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C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7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3B69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1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1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FC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C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2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C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3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E675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8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5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D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A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7A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B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B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CE7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A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F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C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9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9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2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C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B8AB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4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FB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0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E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4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8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5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9FAA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A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3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4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3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9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F2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3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77CD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A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1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F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1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D3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6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9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</w:tr>
      <w:tr w:rsidR="00DE6AC5" w:rsidRPr="008C3BED" w14:paraId="3F70A9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3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7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A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B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E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CA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2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48BC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E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9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9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71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D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1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A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993E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C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D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2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0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3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3BB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2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F742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7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8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6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7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A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A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35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A274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8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F1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8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9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A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E3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09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6FA8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A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D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F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D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8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D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2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31D2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E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3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5F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F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4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B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A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A3A1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F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4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B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7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8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3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4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67F2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D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1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C0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05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E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D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30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37A2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A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0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5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C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B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7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E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83BC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E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D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1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0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0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B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D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</w:tr>
      <w:tr w:rsidR="00DE6AC5" w:rsidRPr="008C3BED" w14:paraId="15CDE1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F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4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6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4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F4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7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7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</w:tr>
      <w:tr w:rsidR="00DE6AC5" w:rsidRPr="008C3BED" w14:paraId="14E802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1E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2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F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7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1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3F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A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85A6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4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1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2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E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B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1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F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</w:tr>
      <w:tr w:rsidR="00DE6AC5" w:rsidRPr="008C3BED" w14:paraId="04E581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A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3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8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B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F7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2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5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3F14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1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3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9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E3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A6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F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7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7B55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C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9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D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E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7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8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5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D5A1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E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E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FF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0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8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9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2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FBC2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A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9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1E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C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6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41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D7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A75C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0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7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40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8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E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5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B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3269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6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9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4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7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F2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A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9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F799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8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9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69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B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F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4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2B93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F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F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F7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6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B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C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7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</w:tr>
      <w:tr w:rsidR="00DE6AC5" w:rsidRPr="008C3BED" w14:paraId="57F6DA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7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D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AC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D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E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6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6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3696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8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D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2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8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B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4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B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89F9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E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6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7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D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0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4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B4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0D2B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D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СВЕТОЗАР ГЕОРГИЕВ БОРИСОВ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9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8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2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B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2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4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7532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2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8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9F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B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134.260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D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B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18.391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C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110.34</w:t>
            </w:r>
          </w:p>
        </w:tc>
      </w:tr>
      <w:tr w:rsidR="00DE6AC5" w:rsidRPr="008C3BED" w14:paraId="45EFC6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5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2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7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B8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FA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D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1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7E1E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E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C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3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C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1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C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11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21BF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0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D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E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7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9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C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F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6B3C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5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22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A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4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9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F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2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</w:tr>
      <w:tr w:rsidR="00DE6AC5" w:rsidRPr="008C3BED" w14:paraId="55785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D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A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A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C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1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A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7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C08C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A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8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A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9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FB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6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B1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3CB2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1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A4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2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5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8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1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7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F5C9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4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5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2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2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B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C7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7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0177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3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F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9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F8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4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1D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3396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2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7A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B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D6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1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F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8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6E38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3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6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4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4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E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E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C7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B814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6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2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B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2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2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0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8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410D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0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66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2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8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2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2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6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C38F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E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1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9B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B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8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C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9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ACEA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A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3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6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C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7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4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F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A016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9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2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E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1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D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E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0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DE6AC5" w:rsidRPr="008C3BED" w14:paraId="6A8BAB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7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A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C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26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8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0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B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13.09</w:t>
            </w:r>
          </w:p>
        </w:tc>
      </w:tr>
      <w:tr w:rsidR="00DE6AC5" w:rsidRPr="008C3BED" w14:paraId="691FB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2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D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D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E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6A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5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4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43BA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2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9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A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0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CB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4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C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E1FE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CE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0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6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C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27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D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6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6F7F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7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5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2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A4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9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B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D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35C23D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28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1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8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77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5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2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1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B110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9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E6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D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1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A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6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7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D0C8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3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19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4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A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3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1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0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ADF5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0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7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4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F8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C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0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CBA7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E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B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1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19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0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7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4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DEB0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10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2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E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8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8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0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5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7D77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77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2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A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52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0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3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C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DE6AC5" w:rsidRPr="008C3BED" w14:paraId="3D9ECB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1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2F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9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B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08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D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1F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</w:t>
            </w:r>
          </w:p>
        </w:tc>
      </w:tr>
      <w:tr w:rsidR="00DE6AC5" w:rsidRPr="008C3BED" w14:paraId="284676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6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7B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1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D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C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B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0D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83A6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E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8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D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B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6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DA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6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</w:tr>
      <w:tr w:rsidR="00DE6AC5" w:rsidRPr="008C3BED" w14:paraId="21F402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C2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A2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4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0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4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9A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D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</w:tr>
      <w:tr w:rsidR="00DE6AC5" w:rsidRPr="008C3BED" w14:paraId="05F679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5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3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9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2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E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F7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6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</w:tr>
      <w:tr w:rsidR="00DE6AC5" w:rsidRPr="008C3BED" w14:paraId="139AE2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2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4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8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2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1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7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1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</w:tr>
      <w:tr w:rsidR="00DE6AC5" w:rsidRPr="008C3BED" w14:paraId="51C2F0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4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D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5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C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7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88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4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CEE6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2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F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09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9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4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65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B4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DE6AC5" w:rsidRPr="008C3BED" w14:paraId="13589D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00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2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2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71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4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7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5E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</w:tr>
      <w:tr w:rsidR="00DE6AC5" w:rsidRPr="008C3BED" w14:paraId="45DCD4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3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A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4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4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5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3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9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8C14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26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B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9C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D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56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7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E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669D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68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3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C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3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8F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2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09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</w:tr>
      <w:tr w:rsidR="00DE6AC5" w:rsidRPr="008C3BED" w14:paraId="5E622B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06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9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6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A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A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FC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0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</w:t>
            </w:r>
          </w:p>
        </w:tc>
      </w:tr>
      <w:tr w:rsidR="00DE6AC5" w:rsidRPr="008C3BED" w14:paraId="3F1F15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B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C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A7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1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1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9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C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</w:tr>
      <w:tr w:rsidR="00DE6AC5" w:rsidRPr="008C3BED" w14:paraId="1012F5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0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B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E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A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2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C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C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31.03</w:t>
            </w:r>
          </w:p>
        </w:tc>
      </w:tr>
      <w:tr w:rsidR="00DE6AC5" w:rsidRPr="008C3BED" w14:paraId="6EAF5A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9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4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7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1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F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E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D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1CA0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9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8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1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7F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0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93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6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205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8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93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4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2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8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56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5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</w:tr>
      <w:tr w:rsidR="00DE6AC5" w:rsidRPr="008C3BED" w14:paraId="7D40E6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F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8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A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D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A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5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E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DE6AC5" w:rsidRPr="008C3BED" w14:paraId="3984F3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EA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C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8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B7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C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08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9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B2DE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1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F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E6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7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A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3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E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DE6AC5" w:rsidRPr="008C3BED" w14:paraId="0D31DC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5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1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B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B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A8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0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2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</w:tr>
      <w:tr w:rsidR="00DE6AC5" w:rsidRPr="008C3BED" w14:paraId="042A31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5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3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9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5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D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1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A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</w:tr>
      <w:tr w:rsidR="00DE6AC5" w:rsidRPr="008C3BED" w14:paraId="511E45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9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7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C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A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B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D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A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CD3F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9C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1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1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37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A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8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E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112.67</w:t>
            </w:r>
          </w:p>
        </w:tc>
      </w:tr>
      <w:tr w:rsidR="00DE6AC5" w:rsidRPr="008C3BED" w14:paraId="5C7491C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0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E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6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C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5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3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94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86FC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46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B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D0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C6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0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2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A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47B2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A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6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D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7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E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C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9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546657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BE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СЛАВИ ЙОРДАНОВ СЛАВЧЕВ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80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5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BD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B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E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7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A590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D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5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F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2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86.713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F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5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66.684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9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400.11</w:t>
            </w:r>
          </w:p>
        </w:tc>
      </w:tr>
      <w:tr w:rsidR="00DE6AC5" w:rsidRPr="008C3BED" w14:paraId="0ECF77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B4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1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0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B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8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3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E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47.82</w:t>
            </w:r>
          </w:p>
        </w:tc>
      </w:tr>
      <w:tr w:rsidR="00DE6AC5" w:rsidRPr="008C3BED" w14:paraId="380300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A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3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47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EC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6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F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8D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</w:tr>
      <w:tr w:rsidR="00DE6AC5" w:rsidRPr="008C3BED" w14:paraId="5D511C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D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C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8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8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1A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2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4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DE6AC5" w:rsidRPr="008C3BED" w14:paraId="1D11F5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43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9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3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F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2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5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2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1799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4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0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B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A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F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5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F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DE6AC5" w:rsidRPr="008C3BED" w14:paraId="5CAFDC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2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1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3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1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7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6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C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503E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C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C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5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A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D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1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3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2FD2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8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A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7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2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E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B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0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349C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E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4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6D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B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6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25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4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CE3D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5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0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D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E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5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5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A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</w:tr>
      <w:tr w:rsidR="00DE6AC5" w:rsidRPr="008C3BED" w14:paraId="59E8F6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5C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49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9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0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D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F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A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DE6AC5" w:rsidRPr="008C3BED" w14:paraId="3EC5C8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7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7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9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A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7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3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E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8569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2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D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C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9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6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8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D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71D4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E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F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3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6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0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10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5B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3C62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B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7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5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2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F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7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A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8602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6F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A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4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7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1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3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4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8F7E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E2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B4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49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B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E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BF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6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EE64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0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0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5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4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2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2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0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07BA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B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A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6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F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4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7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ED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A277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2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E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B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C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2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B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7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DE6AC5" w:rsidRPr="008C3BED" w14:paraId="6E94A6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9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6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4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A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FC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5F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2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C09B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C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5B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A1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D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4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7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A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617C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C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F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C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B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F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EE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E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AA9D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9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C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E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2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1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E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8E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8E0D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E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7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48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4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A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4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C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</w:tr>
      <w:tr w:rsidR="00DE6AC5" w:rsidRPr="008C3BED" w14:paraId="49AC07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7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7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2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F0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8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E3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D4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DE6AC5" w:rsidRPr="008C3BED" w14:paraId="38688D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4B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6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8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8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C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9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1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</w:tr>
      <w:tr w:rsidR="00DE6AC5" w:rsidRPr="008C3BED" w14:paraId="39DD48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B0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E8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8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4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C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3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0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</w:tr>
      <w:tr w:rsidR="00DE6AC5" w:rsidRPr="008C3BED" w14:paraId="064FA1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6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C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4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B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D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0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8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B6CC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9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D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F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8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EB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8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E2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DE6AC5" w:rsidRPr="008C3BED" w14:paraId="0ADBF4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0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1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4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C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4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6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1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DE6AC5" w:rsidRPr="008C3BED" w14:paraId="44EE1F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4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F2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6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A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9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7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7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738FA8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9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6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E3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0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E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C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B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F96CA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0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A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5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4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10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5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F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352C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BC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B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7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1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F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3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3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447C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6D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9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2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4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B7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6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E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CE71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C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B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8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5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3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9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1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E352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3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7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6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D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6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51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B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B84B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9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9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2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E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9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A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D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4ED3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62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0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C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8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45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3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C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</w:tr>
      <w:tr w:rsidR="00DE6AC5" w:rsidRPr="008C3BED" w14:paraId="671F21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24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3B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6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47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A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1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6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F124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1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1C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9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2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D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D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3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</w:t>
            </w:r>
          </w:p>
        </w:tc>
      </w:tr>
      <w:tr w:rsidR="00DE6AC5" w:rsidRPr="008C3BED" w14:paraId="5DE0DC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1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2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B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5A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A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3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9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AD47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D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4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1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2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2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0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45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6E1A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E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2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2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E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1A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D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8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B3A5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1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0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3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6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C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9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77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</w:tr>
      <w:tr w:rsidR="00DE6AC5" w:rsidRPr="008C3BED" w14:paraId="70E5CE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3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1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4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2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1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A0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6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</w:tr>
      <w:tr w:rsidR="00DE6AC5" w:rsidRPr="008C3BED" w14:paraId="5AE1CB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7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1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9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2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5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A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BB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E391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0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B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D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B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8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A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A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9BF1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05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1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5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D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5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8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B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86D0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6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6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CB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3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2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4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B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0FDB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1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F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1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D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B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BE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01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CF5E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B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3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B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F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6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8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3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9084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4B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F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8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D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7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F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B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3E2B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4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6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0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0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E0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B7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E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44F1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F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C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8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3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2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2E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0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844A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1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9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EF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7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12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4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1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DBD9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A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5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E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90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1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A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3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5753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5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8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9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C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69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6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2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AFE9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D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A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7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6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4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86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2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070C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E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4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E8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E8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88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5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9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9261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B0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B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1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6C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C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C9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7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57B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9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F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E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8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E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1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</w:tr>
      <w:tr w:rsidR="00DE6AC5" w:rsidRPr="008C3BED" w14:paraId="005549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2A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3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21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27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3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A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2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</w:tr>
      <w:tr w:rsidR="00DE6AC5" w:rsidRPr="008C3BED" w14:paraId="6D50E9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B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C6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A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C3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A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2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3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00C54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8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A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6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4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6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B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6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</w:tr>
      <w:tr w:rsidR="00DE6AC5" w:rsidRPr="008C3BED" w14:paraId="483083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9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E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8E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C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2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0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90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D6AB3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0A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9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2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F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6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22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6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9525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4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8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3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4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B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31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5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</w:tr>
      <w:tr w:rsidR="00DE6AC5" w:rsidRPr="008C3BED" w14:paraId="50C4F8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5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E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CE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5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9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E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F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155D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8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0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8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A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8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9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4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DE6AC5" w:rsidRPr="008C3BED" w14:paraId="15E456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F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4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5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6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A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2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E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DDF1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45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9C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4A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B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B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E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7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A1D0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6A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A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F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3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88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91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4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348C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E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F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5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1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2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3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C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BF70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99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D2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E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0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8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D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B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DFAA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3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F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0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B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C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A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2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904A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A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1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7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7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E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D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6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214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0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3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37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5E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0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A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C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6838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5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E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C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C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5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A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C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A817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AB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A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1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6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8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1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D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5912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1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3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DD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8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1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E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1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</w:tr>
      <w:tr w:rsidR="00DE6AC5" w:rsidRPr="008C3BED" w14:paraId="04EE55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D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F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B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91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D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B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F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E07B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C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9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0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3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5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96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E5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A5E3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1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6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7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8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2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C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6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</w:tr>
      <w:tr w:rsidR="00DE6AC5" w:rsidRPr="008C3BED" w14:paraId="484B2D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E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28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41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A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E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4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5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D25D3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B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B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6B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5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F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B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2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46EF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9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7B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6D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4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3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3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5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995E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7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3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55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08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1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A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03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A208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B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6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D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B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4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B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5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28A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C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4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FA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8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6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2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C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DE6AC5" w:rsidRPr="008C3BED" w14:paraId="72485D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1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1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9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D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1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0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0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AB73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D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9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D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73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E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8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C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5BA8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B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2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B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C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9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C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E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1F99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67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F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D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4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62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6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C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6A1A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5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1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D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ED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6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5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C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E85C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49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4B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32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4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5C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3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0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5BCC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6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F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4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A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2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E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A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E2EF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8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7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4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C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B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7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6B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EDBD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9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D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FC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1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2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2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E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0FB3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87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F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8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5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2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A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0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B97C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7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6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4F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8B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E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6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1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28EB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C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C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DB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F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5A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4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D3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DE6AC5" w:rsidRPr="008C3BED" w14:paraId="1C54ED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B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0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1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89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7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1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3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C194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D2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4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1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4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0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6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D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9257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8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F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5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6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3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A2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1A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A14B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72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9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49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2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74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2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8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850D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F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5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9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B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4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2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D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8400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C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1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F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7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D3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E1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69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</w:tr>
      <w:tr w:rsidR="00DE6AC5" w:rsidRPr="008C3BED" w14:paraId="3EC5E6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0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88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9C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B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3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5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8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6DBDA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8E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9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D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5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A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C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4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7A7E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2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0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6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F1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B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D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D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E438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A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A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0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F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9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9A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C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29A6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6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FA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F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4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2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8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D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BFDF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1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9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F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19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99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B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4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03D4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F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6E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5C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0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27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3E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C1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14C5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E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6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2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01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C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9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8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8AE3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B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4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1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3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1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F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8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DE6AC5" w:rsidRPr="008C3BED" w14:paraId="1FF3C0D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A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2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F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65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F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5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B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</w:tr>
      <w:tr w:rsidR="00DE6AC5" w:rsidRPr="008C3BED" w14:paraId="20B8943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F5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F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F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5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B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A9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4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5A0D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3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F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9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3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7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8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C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</w:tr>
      <w:tr w:rsidR="00DE6AC5" w:rsidRPr="008C3BED" w14:paraId="11548A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E3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E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53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6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1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A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9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77A1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5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66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E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F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6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6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3F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8401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3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59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5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17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9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A8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6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2A151C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CA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E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ED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7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2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3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51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0C3E83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2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D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A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F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E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9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A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DE6AC5" w:rsidRPr="008C3BED" w14:paraId="580D30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D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0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1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5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0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D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B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F4E9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3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2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8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B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5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78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6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2A46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9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1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3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F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8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A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4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BB30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5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6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3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6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6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6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2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16EB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2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2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C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D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9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8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7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8E62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2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B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1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A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E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8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A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178F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0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C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7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2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F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C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D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12A7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C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AE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CC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F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E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A1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2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5D9D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3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C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B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9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C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9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6B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DE6AC5" w:rsidRPr="008C3BED" w14:paraId="52E212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5B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1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C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8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6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63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D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</w:t>
            </w:r>
          </w:p>
        </w:tc>
      </w:tr>
      <w:tr w:rsidR="00DE6AC5" w:rsidRPr="008C3BED" w14:paraId="4575F3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E5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D3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C8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7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6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81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72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7D51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17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2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7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7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7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9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B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99FF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8E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8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0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2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3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E5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01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D7A1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9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2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0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6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3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DD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3C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49A4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B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7B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A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E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A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60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F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2A26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3B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D3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8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7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C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0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B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</w:tr>
      <w:tr w:rsidR="00DE6AC5" w:rsidRPr="008C3BED" w14:paraId="2F5FD5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E7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2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97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B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5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E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F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5C1D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C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D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C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A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A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4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9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11.06</w:t>
            </w:r>
          </w:p>
        </w:tc>
      </w:tr>
      <w:tr w:rsidR="00DE6AC5" w:rsidRPr="008C3BED" w14:paraId="7D805E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24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1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F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6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9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5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E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F7EB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A9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F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45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88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2F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2A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E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AD87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AB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D3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3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B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A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FC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5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3CF4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B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7F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1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0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6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9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7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</w:tr>
      <w:tr w:rsidR="00DE6AC5" w:rsidRPr="008C3BED" w14:paraId="4B3C5D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B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E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33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71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F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3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63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</w:tr>
      <w:tr w:rsidR="00DE6AC5" w:rsidRPr="008C3BED" w14:paraId="0F64F5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1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5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F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C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1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95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B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E909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7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D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D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34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3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8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2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143F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20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D4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D9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3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11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A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4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B238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E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5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B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A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9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D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2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59AA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1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9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6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2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8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2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6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</w:tr>
      <w:tr w:rsidR="00DE6AC5" w:rsidRPr="008C3BED" w14:paraId="0D63EA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A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E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C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58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4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F7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5D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5FDF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C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16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2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3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6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6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F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9EAC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11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6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8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B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0B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20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8F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1587EB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0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6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0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4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F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62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6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2EAA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8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A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47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B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F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2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8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20D42F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2D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1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0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9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10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9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4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46D8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3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4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D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5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2D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1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88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253C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C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3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9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C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2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65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0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CCB5F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A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B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C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1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B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A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7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</w:tr>
      <w:tr w:rsidR="00DE6AC5" w:rsidRPr="008C3BED" w14:paraId="387A50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B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A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3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1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B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A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A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</w:tr>
      <w:tr w:rsidR="00DE6AC5" w:rsidRPr="008C3BED" w14:paraId="382E6D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4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06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1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5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C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B1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4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A5F1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0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7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9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34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9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D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C2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247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8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91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8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D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5E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6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9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4372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A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8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E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4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C6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E5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27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B684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40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FD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7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D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8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C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B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D73F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C7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1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B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5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EF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D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3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</w:tr>
      <w:tr w:rsidR="00DE6AC5" w:rsidRPr="008C3BED" w14:paraId="6E9837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0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B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D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C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7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C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1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FC81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C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4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5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C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62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35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4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E8A4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4D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D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10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0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3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1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3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DE6AC5" w:rsidRPr="008C3BED" w14:paraId="72E609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C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D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8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6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C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6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5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7DF6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3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8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3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C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A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D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7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0075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C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5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D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5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5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22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8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34AE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7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3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3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C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6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E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C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</w:tr>
      <w:tr w:rsidR="00DE6AC5" w:rsidRPr="008C3BED" w14:paraId="730743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7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0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1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F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2F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2F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B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</w:t>
            </w:r>
          </w:p>
        </w:tc>
      </w:tr>
      <w:tr w:rsidR="00DE6AC5" w:rsidRPr="008C3BED" w14:paraId="161FDE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D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E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8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2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CF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2F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3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</w:tr>
      <w:tr w:rsidR="00DE6AC5" w:rsidRPr="008C3BED" w14:paraId="2063C6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7B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5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9F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48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F8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C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7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B942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5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3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A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8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4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C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21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6B8175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1E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5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2B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05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6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2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0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CE40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6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6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A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9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2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F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7A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</w:tr>
      <w:tr w:rsidR="00DE6AC5" w:rsidRPr="008C3BED" w14:paraId="61D3D5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5E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D3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2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B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0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2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B9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C29B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0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D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B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5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D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E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00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641F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B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F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F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D8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8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5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6C23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2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2A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2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5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6F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1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8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19FA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1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2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8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0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A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C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2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DE6AC5" w:rsidRPr="008C3BED" w14:paraId="7EA5B5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0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A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0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A0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8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8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5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AA44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2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B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A0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1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7A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55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2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75373D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1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BE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06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4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5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7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7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42C2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1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8B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A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5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3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3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2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E79E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1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E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1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A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C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A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54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071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B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E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96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25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E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9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D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565247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8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AD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9A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2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85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4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6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12980B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0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A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89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F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F0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A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E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3218C4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6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22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F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9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E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71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2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DE6AC5" w:rsidRPr="008C3BED" w14:paraId="36834A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6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E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0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9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8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E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D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</w:t>
            </w:r>
          </w:p>
        </w:tc>
      </w:tr>
      <w:tr w:rsidR="00DE6AC5" w:rsidRPr="008C3BED" w14:paraId="08F0B7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3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18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A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7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A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09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1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E44A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52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0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B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F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8A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2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A8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A55F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F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СТЕФАНИ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4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B3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F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C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B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FC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56BD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A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AD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CA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D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190.927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B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A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66.604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2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399.62</w:t>
            </w:r>
          </w:p>
        </w:tc>
      </w:tr>
      <w:tr w:rsidR="00DE6AC5" w:rsidRPr="008C3BED" w14:paraId="764340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6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6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1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F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C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C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C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CA55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C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1D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0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3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B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3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F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86B0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4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5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7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6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E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F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1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3718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0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9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5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4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C0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C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B5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</w:tr>
      <w:tr w:rsidR="00DE6AC5" w:rsidRPr="008C3BED" w14:paraId="6D9426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88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9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9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6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3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10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A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1691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3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6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F6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9F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9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9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1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1119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0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11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6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0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2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2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D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78B3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7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D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B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3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5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9A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29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5246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80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9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C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4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8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2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5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AFF0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1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C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B9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F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B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D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F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7F8F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E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2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9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3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7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1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0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C368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E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D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A4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9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6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2E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4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BEAF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0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B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5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E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7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4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F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3273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E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8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F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7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B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D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03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D41E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4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8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6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0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6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AD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B6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76F5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56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EE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C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9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8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3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C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C9DD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2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F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3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9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48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0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64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</w:tr>
      <w:tr w:rsidR="00DE6AC5" w:rsidRPr="008C3BED" w14:paraId="611885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96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F9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A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B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3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E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8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E637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8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D0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2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F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0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8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7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491FED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C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2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E4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5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5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4B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4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</w:tr>
      <w:tr w:rsidR="00DE6AC5" w:rsidRPr="008C3BED" w14:paraId="6A2405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1F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73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9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68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0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9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3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2C92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A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2A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4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B5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E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4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6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FD21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91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7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A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2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C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E8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C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7EFE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9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D6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2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64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A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6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9C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88E5F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E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0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5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D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DB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6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FA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33EC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9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C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B1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D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E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38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B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62AB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6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4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9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A2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2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F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F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50F293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39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93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7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4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27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4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1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5669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2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0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7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5A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3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56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C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9493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E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25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3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E4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5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4B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60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</w:tr>
      <w:tr w:rsidR="00DE6AC5" w:rsidRPr="008C3BED" w14:paraId="441B6B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B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6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5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77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D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2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9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DA1D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74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C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8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8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7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1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AE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98DD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9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5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A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0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7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D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3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EA7A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C3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3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D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B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DF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F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03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F5DE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51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1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8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4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E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2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7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12DE6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2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CE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C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50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3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A7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B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6363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0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8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BE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2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1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4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3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3.97</w:t>
            </w:r>
          </w:p>
        </w:tc>
      </w:tr>
      <w:tr w:rsidR="00DE6AC5" w:rsidRPr="008C3BED" w14:paraId="557484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3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6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E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F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67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32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A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7565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4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3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4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A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DD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F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9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</w:tr>
      <w:tr w:rsidR="00DE6AC5" w:rsidRPr="008C3BED" w14:paraId="3AFBCF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75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48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8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33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0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0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EA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78B052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8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0E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7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3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B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B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D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6192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9A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A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59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6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E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5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1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</w:tr>
      <w:tr w:rsidR="00DE6AC5" w:rsidRPr="008C3BED" w14:paraId="31509D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7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8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B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06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6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C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7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935F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F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F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2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0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3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F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53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30.82</w:t>
            </w:r>
          </w:p>
        </w:tc>
      </w:tr>
      <w:tr w:rsidR="00DE6AC5" w:rsidRPr="008C3BED" w14:paraId="0C115C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3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31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E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3D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A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E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B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B60E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A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3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0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7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E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5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0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C8F4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8E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43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A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9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D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19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C2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43BF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8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B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6F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A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E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23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2E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8443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8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8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F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8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A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8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9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E1E5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A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7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4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F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83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C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F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</w:tr>
      <w:tr w:rsidR="00DE6AC5" w:rsidRPr="008C3BED" w14:paraId="6951F3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F3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C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2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1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1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0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E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29C6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90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9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B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C2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D4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F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1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55B9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9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2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18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15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A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41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E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9812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F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4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1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0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75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0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8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D0F0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3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2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88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BC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E9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8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0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0066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F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7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F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3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2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F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A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1D34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50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1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D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A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B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82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5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E9FB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6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7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3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3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8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72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9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84FE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D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9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7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03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0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F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2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F1D4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B2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25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0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02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E7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0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6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184C06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0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D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6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1A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2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5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C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09CD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27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5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6C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D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7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69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A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</w:tr>
      <w:tr w:rsidR="00DE6AC5" w:rsidRPr="008C3BED" w14:paraId="780393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F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FB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E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A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7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6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C8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47E2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3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F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7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F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A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B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BC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FCA3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AC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2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4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3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8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5B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3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B5E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5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6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B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E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E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1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C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88D6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51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61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B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2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86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A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A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93A8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2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5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F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5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2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A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B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</w:tr>
      <w:tr w:rsidR="00DE6AC5" w:rsidRPr="008C3BED" w14:paraId="608ECD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FC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76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E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2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8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9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9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</w:tr>
      <w:tr w:rsidR="00DE6AC5" w:rsidRPr="008C3BED" w14:paraId="1CB35A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7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33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BA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B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5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E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B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</w:tr>
      <w:tr w:rsidR="00DE6AC5" w:rsidRPr="008C3BED" w14:paraId="33E030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A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6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F6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9A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2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7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8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AA29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E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B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0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7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F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1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BD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443963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7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8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63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80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9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06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8E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BA8B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44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0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0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2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9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1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89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91C7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9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57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E9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C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B6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E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C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5520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A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5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4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F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F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4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2C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ADB3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E7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3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C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2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4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A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A9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686F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4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3C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E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2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B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C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BA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EE24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7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2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A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0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0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3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22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8233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3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B1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05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68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7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F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6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E72A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9F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0E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8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2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4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8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C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5252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3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D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8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B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4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3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A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F42EE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D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67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5C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5F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4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B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7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A555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56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7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0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9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9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2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0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9FB1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9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36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6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D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FA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E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2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2A81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9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B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D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D3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4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6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4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1ACE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9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B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E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5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55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9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B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</w:tr>
      <w:tr w:rsidR="00DE6AC5" w:rsidRPr="008C3BED" w14:paraId="21B916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8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0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E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3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D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4B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6E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</w:tr>
      <w:tr w:rsidR="00DE6AC5" w:rsidRPr="008C3BED" w14:paraId="45F9A0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1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7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A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B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6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E4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4A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3C515A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E1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0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0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9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9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2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E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901D2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1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46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2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9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8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5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D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70C3C3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E4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68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D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3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D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2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1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D0ED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1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6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3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6C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3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FE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8C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1B0056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0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A5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6C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4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E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1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4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78B7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E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5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3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7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E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45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C3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58AC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2C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D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FE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6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14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A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F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FF6B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03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C2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8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A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A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1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8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35D6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D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3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F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7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A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6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9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4296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9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B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4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B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F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A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0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</w:tr>
      <w:tr w:rsidR="00DE6AC5" w:rsidRPr="008C3BED" w14:paraId="779530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5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9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6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3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A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6F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B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921C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F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43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6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9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9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9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1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7B58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5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6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D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C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5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ED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9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4032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F8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C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D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D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F5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5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1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1AB2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7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1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7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B1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F2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5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E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21C8FB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A5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B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C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F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8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D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57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6B3CE3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AB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2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4D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80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F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86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BE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0C40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6C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7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6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7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C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5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12F7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F7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1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4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2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D8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E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D1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8F82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A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9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E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C1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88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A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F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2BEA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5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67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A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7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6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91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C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3CA8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FD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6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C1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B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62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9C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8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B9333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2E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0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F1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1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0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AC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F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67D0C9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0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9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8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90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A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D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4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0A88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6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10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80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0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9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F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1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A66E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7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0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4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F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84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E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2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75E1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7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7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D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D5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C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40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FC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</w:tr>
      <w:tr w:rsidR="00DE6AC5" w:rsidRPr="008C3BED" w14:paraId="16319C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74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13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8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0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1E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D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BB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DC58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5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5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D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0C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5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4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C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A6A8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B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5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C5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8C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41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9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6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58C7B8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6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F9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5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3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3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8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0C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</w:t>
            </w:r>
          </w:p>
        </w:tc>
      </w:tr>
      <w:tr w:rsidR="00DE6AC5" w:rsidRPr="008C3BED" w14:paraId="31F7AD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9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A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D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E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C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1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3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C8F7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5C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3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3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F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0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1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90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46DB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A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0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5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F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DE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D3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4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8F6E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E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2B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D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9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2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A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B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7CAF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F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A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3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A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0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3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C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BBB5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4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9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3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D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C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3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3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2D72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1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6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BD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56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84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0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4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C018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70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5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C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7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A8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F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7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D755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FC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5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B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3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0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F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20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0AFEC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C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9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59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A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2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6E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8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BC9E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F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F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7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1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1E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0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9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E08A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4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2B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05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95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B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30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B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30AA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F6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6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9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1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8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3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14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4576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F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8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4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3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B4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D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2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99BB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47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9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1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B1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D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8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4F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02E68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08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D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7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0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5C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4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67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</w:tr>
      <w:tr w:rsidR="00DE6AC5" w:rsidRPr="008C3BED" w14:paraId="2E509F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E4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3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9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DA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F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5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56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FE3B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B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BF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7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6F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D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F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3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CE96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F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60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3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E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2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9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4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739A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5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DC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5E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0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9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2B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2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BD84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D0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2A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6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E5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EB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8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A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0D9B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7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B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3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5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EC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4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32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48B6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0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0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3A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4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0B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6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3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039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6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6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3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4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2A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19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7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D930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55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06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D6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0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3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6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2F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</w:tr>
      <w:tr w:rsidR="00DE6AC5" w:rsidRPr="008C3BED" w14:paraId="113236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9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5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6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0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9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9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2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CF17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C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BA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F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F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8E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B8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0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F2C1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A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84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3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C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5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9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3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90D4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1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E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43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99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C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8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7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AC3D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6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8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4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DF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B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F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9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EC91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E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D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A5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0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A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7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C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4841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5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0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C5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14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6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C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D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1B6C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7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6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0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D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C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9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E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ED60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3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B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BB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C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61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0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F468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49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9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0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F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8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C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C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9.96</w:t>
            </w:r>
          </w:p>
        </w:tc>
      </w:tr>
      <w:tr w:rsidR="00DE6AC5" w:rsidRPr="008C3BED" w14:paraId="2F6E8D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B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2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7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0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8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4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9C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203E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F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22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3B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E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A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75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7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DE6AC5" w:rsidRPr="008C3BED" w14:paraId="3A1425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D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11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C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7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C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1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B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</w:tr>
      <w:tr w:rsidR="00DE6AC5" w:rsidRPr="008C3BED" w14:paraId="7C9BF2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C3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4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A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4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46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D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2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DE6AC5" w:rsidRPr="008C3BED" w14:paraId="77C0DA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4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C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E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24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8F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8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4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20C5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17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9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4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0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E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7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29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780CCC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4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5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15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E7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3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B4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6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0569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4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6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9A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F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A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7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1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202E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E9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D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E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2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1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21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B7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4D22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3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6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C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1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48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A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87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F2018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BD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8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B4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D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7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4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3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3ED9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E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2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CD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C2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9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C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F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666D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93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5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4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1A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E2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D2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E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9050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F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E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B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E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F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7C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64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</w:tr>
      <w:tr w:rsidR="00DE6AC5" w:rsidRPr="008C3BED" w14:paraId="781A5D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BF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C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8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46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B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C4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6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C449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C3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3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3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6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D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B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7E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0499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D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СТРАХИЛ ЛАКОВ БОЧЕВ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3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9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4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0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8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B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F452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7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21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B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4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9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0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56.607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6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339.64</w:t>
            </w:r>
          </w:p>
        </w:tc>
      </w:tr>
      <w:tr w:rsidR="00DE6AC5" w:rsidRPr="008C3BED" w14:paraId="48A724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A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3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5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1D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F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9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5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B970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17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5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E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4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8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8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CC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</w:tr>
      <w:tr w:rsidR="00DE6AC5" w:rsidRPr="008C3BED" w14:paraId="63C742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47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0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B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6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4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8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E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D65EC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3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7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8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8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B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F1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C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9684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27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F8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9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D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9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A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3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DE6AC5" w:rsidRPr="008C3BED" w14:paraId="5BB33A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A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1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B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4F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0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0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0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F3B5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6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DA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1A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2E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C6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99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E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</w:tr>
      <w:tr w:rsidR="00DE6AC5" w:rsidRPr="008C3BED" w14:paraId="085F55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3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B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1D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8E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B1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0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F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DE6AC5" w:rsidRPr="008C3BED" w14:paraId="04ADB3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6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D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8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F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C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3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C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7873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AA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00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2E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F7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02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0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8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B00D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A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2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B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A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B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B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4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DE6AC5" w:rsidRPr="008C3BED" w14:paraId="52C550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6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4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7F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6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1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3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C0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DE6AC5" w:rsidRPr="008C3BED" w14:paraId="10A12F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F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BC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B7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A2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3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1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1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DE6AC5" w:rsidRPr="008C3BED" w14:paraId="4BE35B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B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ТОШО ДИМИТРОВ ТОШЕВ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A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C4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DD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3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D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7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</w:tr>
      <w:tr w:rsidR="00DE6AC5" w:rsidRPr="008C3BED" w14:paraId="19C842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7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7F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7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65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86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9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7.432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B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44.59</w:t>
            </w:r>
          </w:p>
        </w:tc>
      </w:tr>
      <w:tr w:rsidR="00DE6AC5" w:rsidRPr="008C3BED" w14:paraId="0A5E22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0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4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8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DA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B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B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2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42.61</w:t>
            </w:r>
          </w:p>
        </w:tc>
      </w:tr>
      <w:tr w:rsidR="00DE6AC5" w:rsidRPr="008C3BED" w14:paraId="7ECC8E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2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A0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2B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1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1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15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4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26662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64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CD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4D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1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6C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0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F0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4821A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F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7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9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F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6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F2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56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63B2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6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8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6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FB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FB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1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F1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</w:tr>
      <w:tr w:rsidR="00DE6AC5" w:rsidRPr="008C3BED" w14:paraId="37F0DB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B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2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4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9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3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F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95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B450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3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6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4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A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F0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D5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4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C41A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9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B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D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C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6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2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C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186A5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B9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4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2C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6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8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CB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3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A810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2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5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EA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9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1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19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2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C0D2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B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E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49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9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0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ED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7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</w:tr>
      <w:tr w:rsidR="00DE6AC5" w:rsidRPr="008C3BED" w14:paraId="3F7139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F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0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F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E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6F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18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6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0032FA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01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C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7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F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C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EC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6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32A37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6E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E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52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A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E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3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B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68B402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9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6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C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2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DF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2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99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4CFF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1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D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C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6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2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E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EC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039C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1C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67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6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2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A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C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E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0FAA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2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E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7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B0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6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7D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83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139B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52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F3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EB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D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F4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8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F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</w:tr>
      <w:tr w:rsidR="00DE6AC5" w:rsidRPr="008C3BED" w14:paraId="5C4460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3B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4A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A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25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CB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37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1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62C5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52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13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D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2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9E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2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5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82F6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6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AF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FA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63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19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5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8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</w:tr>
      <w:tr w:rsidR="00DE6AC5" w:rsidRPr="008C3BED" w14:paraId="7581D9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0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8E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2D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2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CF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39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1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11E8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4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9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4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C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9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5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1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1B5C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B3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3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7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D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B3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0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3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DE6AC5" w:rsidRPr="008C3BED" w14:paraId="10AEAE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E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4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7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F7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7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7A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6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63D7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F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0B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3A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A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40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7D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6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7.65</w:t>
            </w:r>
          </w:p>
        </w:tc>
      </w:tr>
      <w:tr w:rsidR="00DE6AC5" w:rsidRPr="008C3BED" w14:paraId="3156F2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CA0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A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B5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38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4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A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7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094D2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C9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45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6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C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2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D2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A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F39D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CE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7E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D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5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3A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2D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8E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7A5F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3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1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5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F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0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4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2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25DA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F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C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6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5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0D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FD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D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1540DD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1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9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7F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D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63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9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C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8835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54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F3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5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83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2A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D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63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48EC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8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5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C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B8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E6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6D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9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7A6D13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1B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04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D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B5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3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5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1D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A34C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E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B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4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2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C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A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C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2F90CA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6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F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A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92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B6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B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C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6554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75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C3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FE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5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D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C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A2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56AB0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C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DC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6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39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26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5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9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8BDB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8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49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F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0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2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9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1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BF89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1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B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31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0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9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76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26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D2E7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D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0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B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C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D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5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3C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E33C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19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D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05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4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7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D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1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8A90A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E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7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4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B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DB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07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2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9D60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A5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B2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B6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1A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4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9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D6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</w:tr>
      <w:tr w:rsidR="00DE6AC5" w:rsidRPr="008C3BED" w14:paraId="6AD327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F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3C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F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DD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4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9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6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</w:tr>
      <w:tr w:rsidR="00DE6AC5" w:rsidRPr="008C3BED" w14:paraId="71A71C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71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75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5F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DF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6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F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DE6AC5" w:rsidRPr="008C3BED" w14:paraId="4D48D6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79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1B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3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7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D3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F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D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43B0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B2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AE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0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19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0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56052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9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8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DE6AC5" w:rsidRPr="008C3BED" w14:paraId="2CED44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0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23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C2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D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C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D7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A6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</w:tr>
      <w:tr w:rsidR="00DE6AC5" w:rsidRPr="008C3BED" w14:paraId="21D77F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B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D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B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8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7B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16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6F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161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2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4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2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A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1D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5E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C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DE6AC5" w:rsidRPr="008C3BED" w14:paraId="65280F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0B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6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07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AD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B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3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8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</w:tr>
      <w:tr w:rsidR="00DE6AC5" w:rsidRPr="008C3BED" w14:paraId="036BF2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5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CD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04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0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6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9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9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DE6AC5" w:rsidRPr="008C3BED" w14:paraId="4BE08B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8C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8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C8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D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D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4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C6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</w:tr>
      <w:tr w:rsidR="00DE6AC5" w:rsidRPr="008C3BED" w14:paraId="0DB497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6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7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0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7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9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9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3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3BC2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1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F5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E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E8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A3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B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15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</w:tr>
      <w:tr w:rsidR="00DE6AC5" w:rsidRPr="008C3BED" w14:paraId="4758A0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8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2A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4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5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CA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A2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64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</w:tr>
      <w:tr w:rsidR="00DE6AC5" w:rsidRPr="008C3BED" w14:paraId="5DC2C7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D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3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3E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B0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B6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8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9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DE6AC5" w:rsidRPr="008C3BED" w14:paraId="31DECA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C1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E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0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6D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84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6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FE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DC38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6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6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1A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A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B1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F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B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</w:tr>
      <w:tr w:rsidR="00DE6AC5" w:rsidRPr="008C3BED" w14:paraId="71C244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48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B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2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F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4C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2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9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A34A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46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7D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8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CE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5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7B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0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A3A6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F2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CC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E5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01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B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F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4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1E8A9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2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4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3C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D7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46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64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4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E23F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1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D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CE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7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F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45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12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</w:tr>
      <w:tr w:rsidR="00DE6AC5" w:rsidRPr="008C3BED" w14:paraId="443A3E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58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BB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1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18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D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6B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D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</w:tr>
      <w:tr w:rsidR="00DE6AC5" w:rsidRPr="008C3BED" w14:paraId="28083B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3E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A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EA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8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65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D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78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66D9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1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9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1E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55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E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A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3F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9073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3B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6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F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0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B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9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B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699813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C8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4D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2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95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0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1C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B9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</w:tr>
      <w:tr w:rsidR="00DE6AC5" w:rsidRPr="008C3BED" w14:paraId="108C6D9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DB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2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F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A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D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D3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5B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</w:tr>
      <w:tr w:rsidR="00DE6AC5" w:rsidRPr="008C3BED" w14:paraId="5E8D675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CC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FF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8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7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6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3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1A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1673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A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2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5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A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8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0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7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1C69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A1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3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7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F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7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8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7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DE6AC5" w:rsidRPr="008C3BED" w14:paraId="4C1AF6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5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A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4E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F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8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B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C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</w:tr>
      <w:tr w:rsidR="00DE6AC5" w:rsidRPr="008C3BED" w14:paraId="108B64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88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D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E0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A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C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4A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1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C0AEA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EE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3A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52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9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BB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4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1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118.18</w:t>
            </w:r>
          </w:p>
        </w:tc>
      </w:tr>
      <w:tr w:rsidR="00DE6AC5" w:rsidRPr="008C3BED" w14:paraId="6D48F0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F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5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8E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C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5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FB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6A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23A959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DA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6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8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B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BA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4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1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</w:tr>
      <w:tr w:rsidR="00DE6AC5" w:rsidRPr="008C3BED" w14:paraId="0BC088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1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2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D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A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E0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54064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66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94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DE6AC5" w:rsidRPr="008C3BED" w14:paraId="2CBD18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C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D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A5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6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F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0F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E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B19E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9D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F1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D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FB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8F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E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6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</w:tr>
      <w:tr w:rsidR="00DE6AC5" w:rsidRPr="008C3BED" w14:paraId="34C205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8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D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FE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0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80.250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BB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2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78.580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6C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471.48</w:t>
            </w:r>
          </w:p>
        </w:tc>
      </w:tr>
      <w:tr w:rsidR="00DE6AC5" w:rsidRPr="008C3BED" w14:paraId="51C762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A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E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5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44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FA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E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2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6BDA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3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6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9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4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6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2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3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436D9B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E8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00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B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0E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C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8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2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DE6AC5" w:rsidRPr="008C3BED" w14:paraId="0D5822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7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D8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0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F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3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44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6A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</w:tr>
      <w:tr w:rsidR="00DE6AC5" w:rsidRPr="008C3BED" w14:paraId="24D8DC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B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A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52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9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0E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E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53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5733C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9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8F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F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1B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DC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C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B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5BEB72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C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7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BE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6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8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A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F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36A8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9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E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5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C8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4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AA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D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694F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2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1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B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4E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1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3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B5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16F8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E1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3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ED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6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7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0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94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6333E4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62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1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E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F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4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F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B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0B59336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1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28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B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3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5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9F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2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A82E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1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1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0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2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71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A7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1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CA55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89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6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D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70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0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A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93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D794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F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04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93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A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1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1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94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8960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3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8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4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E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71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F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7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61AE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A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4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BD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3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F1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BC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FB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390C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A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9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4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C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D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73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5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AE6BA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0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D0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8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B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5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F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3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28A4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6D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8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86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1F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9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A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7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B3EC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F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6F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A6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9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0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C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E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8E46E7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F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8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E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2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5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44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FA7B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8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05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56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A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5C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C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E3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</w:tr>
      <w:tr w:rsidR="00DE6AC5" w:rsidRPr="008C3BED" w14:paraId="12FE23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CE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4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5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37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A1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DC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0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B8E4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A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E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3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E1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6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B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C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2052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A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12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1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D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0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3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A2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409B6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7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0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9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24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C2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A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13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79AB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A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6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CF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D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D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EE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C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</w:tr>
      <w:tr w:rsidR="00DE6AC5" w:rsidRPr="008C3BED" w14:paraId="05FC24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8A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B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0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A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61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60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6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4635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9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E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A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DA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2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B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7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</w:tr>
      <w:tr w:rsidR="00DE6AC5" w:rsidRPr="008C3BED" w14:paraId="67B50B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C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6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E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A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4C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49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1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37FA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3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7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B3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7D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F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C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E2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CD0E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7F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F9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9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0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D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B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1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5BB6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1D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4A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A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9A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08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8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7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DE6AC5" w:rsidRPr="008C3BED" w14:paraId="54C3777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5A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91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27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1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FF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1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9D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</w:tr>
      <w:tr w:rsidR="00DE6AC5" w:rsidRPr="008C3BED" w14:paraId="6FD264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F6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3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F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20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A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0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F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5594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7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9E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D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0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3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1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57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8F88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9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1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9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5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3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27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8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9A97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D0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6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0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7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6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6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95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3AA3F3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D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E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40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0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0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D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2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4513F2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9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4A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AA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7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18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1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E8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4646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8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D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F3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76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C0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4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D2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B1525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14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6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72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F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90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4C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0B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54825E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95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F6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3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A7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6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57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D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8697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4E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5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5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34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50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2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44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1DE6A19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9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0D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54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6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0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3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F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3D25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3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4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C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9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1C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E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5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51DFF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1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A7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6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F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1C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4D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1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F7590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19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2F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A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0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0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2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5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4F409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0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7B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EA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21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7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1C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E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6973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9E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66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9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0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A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0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F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768B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5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56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1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4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9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C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3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438E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EF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C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7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CA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6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D3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92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C704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5F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3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5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9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36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11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A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88F3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6D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D2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5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8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8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2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B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3D2D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4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5B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8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F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1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E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8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F3075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C1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00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88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9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7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9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73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F57A9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2B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D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FE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F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5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A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0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A060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3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B9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F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3F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2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41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3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57041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92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0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39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5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4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93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D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DE6AC5" w:rsidRPr="008C3BED" w14:paraId="5422B5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5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6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C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1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D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2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2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C087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E0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0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B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EB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82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DF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3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700D9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6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09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DA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C1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8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0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E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92C42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2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F2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49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2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9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C3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8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4217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C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9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F3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4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32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9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5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E7A67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F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ED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6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B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9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3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2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A46C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C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2A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37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1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3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6F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8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</w:tr>
      <w:tr w:rsidR="00DE6AC5" w:rsidRPr="008C3BED" w14:paraId="0217B1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E1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F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6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04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E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A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B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11DA4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0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DB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6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2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C4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2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E8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BD65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DD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5C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8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B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4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E2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4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</w:tr>
      <w:tr w:rsidR="00DE6AC5" w:rsidRPr="008C3BED" w14:paraId="71CE0E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C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C9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77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D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8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F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7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9A30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3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2D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B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D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E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44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D3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EA71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8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4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3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3F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B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1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E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DE6AC5" w:rsidRPr="008C3BED" w14:paraId="5B72C4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5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59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6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C7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39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0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6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95EA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1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5C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11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7C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10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8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4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B198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77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43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8A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D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AE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99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7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1589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35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B4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E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E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D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0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59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A181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42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1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30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E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2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6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0F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</w:tr>
      <w:tr w:rsidR="00DE6AC5" w:rsidRPr="008C3BED" w14:paraId="35DF76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7D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F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9C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A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5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E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A9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DE6AC5" w:rsidRPr="008C3BED" w14:paraId="1D1327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00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6F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1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3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8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0B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C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5527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12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4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1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04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C0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76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94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DE6AC5" w:rsidRPr="008C3BED" w14:paraId="2C0EE9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4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51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8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2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FD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AD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E7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EB3C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C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7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E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F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D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A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F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2170D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E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D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81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6D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7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3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7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385A31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C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E1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E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AE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26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77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1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</w:tr>
      <w:tr w:rsidR="00DE6AC5" w:rsidRPr="008C3BED" w14:paraId="14C288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2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B5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7C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D8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2B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5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7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528B6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9B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1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0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11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7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BE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75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CBF9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3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37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8D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0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9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1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3F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0D57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8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C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A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4D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A0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23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0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4727A0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47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8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3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A2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10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6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5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244A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71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D0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9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EF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6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97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8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</w:tr>
      <w:tr w:rsidR="00DE6AC5" w:rsidRPr="008C3BED" w14:paraId="6204E91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4E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6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6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1E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B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0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7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0856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E3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75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13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D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0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76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A7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DE6AC5" w:rsidRPr="008C3BED" w14:paraId="24CCFA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B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D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5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E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27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F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15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DE6AC5" w:rsidRPr="008C3BED" w14:paraId="675C0E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4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7E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0B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AB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2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B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98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</w:t>
            </w:r>
          </w:p>
        </w:tc>
      </w:tr>
      <w:tr w:rsidR="00DE6AC5" w:rsidRPr="008C3BED" w14:paraId="4748E8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C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6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E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A7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6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8E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7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</w:tr>
      <w:tr w:rsidR="00DE6AC5" w:rsidRPr="008C3BED" w14:paraId="45D0F0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B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A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AC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C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103.562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5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C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39.724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7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238.34</w:t>
            </w:r>
          </w:p>
        </w:tc>
      </w:tr>
      <w:tr w:rsidR="00DE6AC5" w:rsidRPr="008C3BED" w14:paraId="76D180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A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1F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39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D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B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A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E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D52C1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90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E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E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0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5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5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6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D5DB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81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CE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D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1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A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73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1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7474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63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F3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B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B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FB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0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3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37B1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00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0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B7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6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D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0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C8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750E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D2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1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0C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0B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83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B5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E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</w:tr>
      <w:tr w:rsidR="00DE6AC5" w:rsidRPr="008C3BED" w14:paraId="4105E2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2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07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1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5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B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2D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E3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8A9E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9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56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8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93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74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93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5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</w:tr>
      <w:tr w:rsidR="00DE6AC5" w:rsidRPr="008C3BED" w14:paraId="739E64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A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4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8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C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1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8C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87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5AA6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78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E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A0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3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C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5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3A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D3BB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B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56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8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A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4D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EF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2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B393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64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DB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1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37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7A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A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3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240D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2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F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1F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F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6A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CF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2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FAA8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1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15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73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7A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59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04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A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9953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9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8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7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EB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6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25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A4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3C24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0C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A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E2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9F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0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A2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2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</w:tr>
      <w:tr w:rsidR="00DE6AC5" w:rsidRPr="008C3BED" w14:paraId="422EFD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C3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E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5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3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0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6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B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8.09</w:t>
            </w:r>
          </w:p>
        </w:tc>
      </w:tr>
      <w:tr w:rsidR="00DE6AC5" w:rsidRPr="008C3BED" w14:paraId="1E54964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D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C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B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9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5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3D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14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</w:tr>
      <w:tr w:rsidR="00DE6AC5" w:rsidRPr="008C3BED" w14:paraId="3DC6D4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70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B8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5C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F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21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C4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FB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49B3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6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9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D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0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5B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32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A3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6638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85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9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2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B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3C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D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D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DE6AC5" w:rsidRPr="008C3BED" w14:paraId="2A31B3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F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3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0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E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47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4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3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69D2F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84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6F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4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2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C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5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77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</w:tr>
      <w:tr w:rsidR="00DE6AC5" w:rsidRPr="008C3BED" w14:paraId="3D0847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9C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53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2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AE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C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16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F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</w:tr>
      <w:tr w:rsidR="00DE6AC5" w:rsidRPr="008C3BED" w14:paraId="30397E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8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27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9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4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0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CA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97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</w:tr>
      <w:tr w:rsidR="00DE6AC5" w:rsidRPr="008C3BED" w14:paraId="0DAFAD9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08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7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C3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F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21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E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3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4AF93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5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9D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7D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1C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3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20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B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8690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B9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93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0C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66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7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57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4C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1245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A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DA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A9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D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9B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3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A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33B9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57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9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5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D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28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5E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F0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F5FD5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F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B7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7C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D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DB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6B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9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3D90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1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95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8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79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65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4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F1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DE6AC5" w:rsidRPr="008C3BED" w14:paraId="275AA6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3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0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02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D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8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D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3F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26FB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5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E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6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E0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D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D3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</w:tr>
      <w:tr w:rsidR="00DE6AC5" w:rsidRPr="008C3BED" w14:paraId="0D658A8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A8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52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D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5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D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B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88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DE6AC5" w:rsidRPr="008C3BED" w14:paraId="390A8B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4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8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E1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D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07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01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6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AC7CD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D2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4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D3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83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9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5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2D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DBC35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C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1F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51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44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C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FB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7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40D9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F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7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EA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7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E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5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81CA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2C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65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99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EA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95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7B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5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BD80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1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47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7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9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A5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9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8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E47A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41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9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98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E4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3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38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A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EBAD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1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6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3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D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5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0C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89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C897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8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9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A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9D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BD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8F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6B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</w:tr>
      <w:tr w:rsidR="00DE6AC5" w:rsidRPr="008C3BED" w14:paraId="0007A2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E9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7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5C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1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B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C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C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0415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2C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4A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8A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3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1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9F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9A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DE6AC5" w:rsidRPr="008C3BED" w14:paraId="138860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A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B5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2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15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5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29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D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7EE8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8E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6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27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5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20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88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C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7E9D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03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5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C8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0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E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4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6A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2287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E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8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22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52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93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61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8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2DB7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0A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1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B5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1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F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4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44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FB9F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9F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B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0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0C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5D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0D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F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85CF9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FF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EE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E8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E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0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FF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4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9DC6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C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3D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34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2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4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DB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31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F52C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D2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03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9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0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44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1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6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41CD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A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3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67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F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1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0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6D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</w:tr>
      <w:tr w:rsidR="00DE6AC5" w:rsidRPr="008C3BED" w14:paraId="3D3C44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18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C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8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6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D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66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5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</w:t>
            </w:r>
          </w:p>
        </w:tc>
      </w:tr>
      <w:tr w:rsidR="00DE6AC5" w:rsidRPr="008C3BED" w14:paraId="7B09F2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1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D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6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9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4F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E2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31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A536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5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F2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0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16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1F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FB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97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A4C6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AA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A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E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2F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5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7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81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</w:tr>
      <w:tr w:rsidR="00DE6AC5" w:rsidRPr="008C3BED" w14:paraId="31BCF2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6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9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5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A5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4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3D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99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FB54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18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87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20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ED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2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D4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C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416B7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7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6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4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8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B5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6D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6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C4E40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E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B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89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61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4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D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05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DE6AC5" w:rsidRPr="008C3BED" w14:paraId="082A9A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9A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C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3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58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D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9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99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956E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7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C2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1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10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D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B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61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4E40E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1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FE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F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6B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A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BF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EC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DE6AC5" w:rsidRPr="008C3BED" w14:paraId="71AC4F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35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05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9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06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E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5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7F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</w:tr>
      <w:tr w:rsidR="00DE6AC5" w:rsidRPr="008C3BED" w14:paraId="093005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F1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6F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4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C8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5C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3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70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1188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84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0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6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B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1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60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A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</w:tr>
      <w:tr w:rsidR="00DE6AC5" w:rsidRPr="008C3BED" w14:paraId="6B3FCE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E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E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5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6E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C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7A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39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8B95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4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0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9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82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48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E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A8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</w:tr>
      <w:tr w:rsidR="00DE6AC5" w:rsidRPr="008C3BED" w14:paraId="4CE88A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2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4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1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0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E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C3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14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678C3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02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F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C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3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F5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70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38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7848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9B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E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39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D5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8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0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81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4091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1E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C6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9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E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5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2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B6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739F7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D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2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8A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D4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68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1D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5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9DAFF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A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3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C8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8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E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A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A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96FC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12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38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4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E0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CC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7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3E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DE6AC5" w:rsidRPr="008C3BED" w14:paraId="5755E7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2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0D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D4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3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8C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0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21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BC69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0A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D9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4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0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4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EE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6C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</w:tr>
      <w:tr w:rsidR="00DE6AC5" w:rsidRPr="008C3BED" w14:paraId="072092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2C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CE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81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B0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9B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35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D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</w:tr>
      <w:tr w:rsidR="00DE6AC5" w:rsidRPr="008C3BED" w14:paraId="11B361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0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1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5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5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E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BC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C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</w:tr>
      <w:tr w:rsidR="00DE6AC5" w:rsidRPr="008C3BED" w14:paraId="7B6212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A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2F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F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7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FA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D7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40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4450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0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A2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07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53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6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B6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A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1461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22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B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8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65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A8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34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51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C542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6D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CF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93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CA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53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02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51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EC620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8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0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7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86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8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4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0B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DE6AC5" w:rsidRPr="008C3BED" w14:paraId="648223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B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E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1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3B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2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40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1E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7777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5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E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0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04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66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0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0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FDFF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2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4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9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35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B0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9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36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</w:tr>
      <w:tr w:rsidR="00DE6AC5" w:rsidRPr="008C3BED" w14:paraId="0F9E02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7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24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C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0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7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A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C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FE8B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27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7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8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2F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E1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7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B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8753F1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1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2B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AC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5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92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1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E0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D0DE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16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9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A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4A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66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3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5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22D3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7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28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DE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D4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1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55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0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B06D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D4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1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FD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C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A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7D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3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7BF3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F4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8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D71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8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B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0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1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73DCF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75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7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09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8B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1F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C3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90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</w:tr>
      <w:tr w:rsidR="00DE6AC5" w:rsidRPr="008C3BED" w14:paraId="71BADA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28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6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3B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F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96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A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D4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DE6AC5" w:rsidRPr="008C3BED" w14:paraId="7BBD46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0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C1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1C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5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C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7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C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DD97A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A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F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3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0E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04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FA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C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E323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7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41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E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C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0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1B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E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DE6AC5" w:rsidRPr="008C3BED" w14:paraId="024730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E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0C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5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C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78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6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F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2833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1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4D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F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1D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C8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AF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7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</w:tr>
      <w:tr w:rsidR="00DE6AC5" w:rsidRPr="008C3BED" w14:paraId="09FB2E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2C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6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3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08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1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71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C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81833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0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30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C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A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0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C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2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0F0F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E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45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A2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F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F2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C0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67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89D77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3C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9D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E7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B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A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5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7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</w:tr>
      <w:tr w:rsidR="00DE6AC5" w:rsidRPr="008C3BED" w14:paraId="3F180A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5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14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C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F4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FB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D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C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36B3D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7AA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59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74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EC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41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C2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A0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DE6AC5" w:rsidRPr="008C3BED" w14:paraId="73BDBA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9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DC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94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A8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C4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03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8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253E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36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35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3B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7C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9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E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FE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0BC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9F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89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AE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3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F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1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1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2825B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AA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1E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A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2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C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9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46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77CBCB5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B4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17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E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82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1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F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8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837D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E4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C29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9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7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1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B1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C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BDC38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2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BF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B5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0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A8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37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23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4A02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C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A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8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4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B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B1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45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</w:tr>
      <w:tr w:rsidR="00DE6AC5" w:rsidRPr="008C3BED" w14:paraId="308C2D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6E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CF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E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5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1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85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A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6DAC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89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F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A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A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8A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3C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0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BB82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25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F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FD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C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2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AE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A0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</w:tr>
      <w:tr w:rsidR="00DE6AC5" w:rsidRPr="008C3BED" w14:paraId="7FEAE3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16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5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0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A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EC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34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62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DE6AC5" w:rsidRPr="008C3BED" w14:paraId="5376E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48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5B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1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3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D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B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A1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62A5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E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70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2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AD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E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85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D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EB59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6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E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9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1C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5E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E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27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79DE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7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0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60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FB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7E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A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6D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0.87</w:t>
            </w:r>
          </w:p>
        </w:tc>
      </w:tr>
      <w:tr w:rsidR="00DE6AC5" w:rsidRPr="008C3BED" w14:paraId="6C21AEA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3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C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E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9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A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6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6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056B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59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57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09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1A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B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3B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A7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2BBE2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FC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E0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D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4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75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56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F4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2CE37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B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62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5E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64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8E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1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71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2E835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3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5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84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6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E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28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8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2C85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0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AB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CC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97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F3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C1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7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D720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97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B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40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3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A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F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9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E064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95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0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2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AE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34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0A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59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FDC6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34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4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FA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2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8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42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08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FBB06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1E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6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95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33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23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E0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E9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AAEC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3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81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2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C0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A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A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C463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B6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3C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24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E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2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C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B2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</w:tr>
      <w:tr w:rsidR="00DE6AC5" w:rsidRPr="008C3BED" w14:paraId="0D90485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D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05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D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6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A4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1F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3A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BA206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3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93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6D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C6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C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2A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D7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02EB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05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8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6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A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1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9A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8270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8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7F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59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66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D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9B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0E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25FC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B4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4A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A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9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F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06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A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A6B5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5E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A7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1C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9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2F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01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93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03AA64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D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ED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5C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B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22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47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A2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229E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9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4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84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CB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D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8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33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0A1FC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D8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E3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A7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AA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A7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16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0E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0CC1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F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B0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F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F4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4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3D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5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A4900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FC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95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FA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B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F0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8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0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FC2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7E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4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6D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E2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13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2B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5B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</w:tr>
      <w:tr w:rsidR="00DE6AC5" w:rsidRPr="008C3BED" w14:paraId="29CC74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1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E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06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25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F1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42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8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5E2F4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03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5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4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50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91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1C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4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34C34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A9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A3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4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C7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3A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29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4B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4ED0D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7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2F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8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BD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C2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9C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92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3815E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63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23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6A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C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2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3D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A2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63FA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99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6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E6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8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8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1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C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1B3C6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D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18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7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B6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6E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8F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2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E83ADE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F8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0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5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1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1C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6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0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48E0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5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FD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92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32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8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E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E6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</w:tr>
      <w:tr w:rsidR="00DE6AC5" w:rsidRPr="008C3BED" w14:paraId="552959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55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BA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2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CF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AC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52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3A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1D4EE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7C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15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0D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28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B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C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67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6EBC22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85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F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12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2B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D8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3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9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CCB2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8B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5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72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F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BA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F6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7A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39D69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04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2E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9E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5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B4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15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2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DB288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3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6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8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44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38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8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3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39.80</w:t>
            </w:r>
          </w:p>
        </w:tc>
      </w:tr>
      <w:tr w:rsidR="00DE6AC5" w:rsidRPr="008C3BED" w14:paraId="1E1510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1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A7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2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12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38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E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9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E326E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E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D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7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BD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76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27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2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B7CE9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8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9A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41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3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7B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B3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B3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AFE9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2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14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7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D0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7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A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B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C54C3F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9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5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84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A3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A0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67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21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795E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D8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22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E9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0B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30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4D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46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F57B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49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12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B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C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AF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D7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82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B54D5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7E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D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43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D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80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C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6B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DE6AC5" w:rsidRPr="008C3BED" w14:paraId="72371D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F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6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F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94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08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B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9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F5D8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B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D9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90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4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6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7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33D48B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47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98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A8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2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2A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9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5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1D8BC2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E1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73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2E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7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05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E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FE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3360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D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6D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84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F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20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B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2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</w:tr>
      <w:tr w:rsidR="00DE6AC5" w:rsidRPr="008C3BED" w14:paraId="4BEB60C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A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AD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16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87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88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69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B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7BA4B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3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AF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FD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1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A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A5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0A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7B16D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0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1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2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4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D9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63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9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</w:tr>
      <w:tr w:rsidR="00DE6AC5" w:rsidRPr="008C3BED" w14:paraId="0C6D7F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09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66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9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7B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CA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10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18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B53ED2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03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BE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68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A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7E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F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A2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</w:tr>
      <w:tr w:rsidR="00DE6AC5" w:rsidRPr="008C3BED" w14:paraId="44D7A4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78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6B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1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2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A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8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8468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CE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95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31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A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F4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2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16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4513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4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6B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34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B0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1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51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CE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A127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B0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C6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8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E1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7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8F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8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96D9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0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C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7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A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8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34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58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DE6AC5" w:rsidRPr="008C3BED" w14:paraId="2578C4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E8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3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B9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B5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4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AC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7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50450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E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EB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9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7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C8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06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4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D8D5C2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A7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14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1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D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4E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56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3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B8DAE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F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2E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BF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3D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DF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E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F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6B012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ED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BA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35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78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D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6A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17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8463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BF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53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16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90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4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C1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8B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F1BB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24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7F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76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FC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B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85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4F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731C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85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C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AF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C0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C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65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B5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0DA5800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40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9D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C1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3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5A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99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A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F9A6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4D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C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1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5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29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3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03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</w:tr>
      <w:tr w:rsidR="00DE6AC5" w:rsidRPr="008C3BED" w14:paraId="1D0BA3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7B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A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D8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6F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9F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2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14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87B8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7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5F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1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8F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5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B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C8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DE6AC5" w:rsidRPr="008C3BED" w14:paraId="218353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9D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A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8A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9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8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C0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6A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F338D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F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B5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EF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C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22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7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DB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147E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43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9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65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B0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7D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B1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3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F4959F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AE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9B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9F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5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B8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B8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B1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AD65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CF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C7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3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1C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28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7B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4C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3FDF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1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C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FC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6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9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1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E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7C681C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D3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1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F3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D5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95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0C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FB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</w:tr>
      <w:tr w:rsidR="00DE6AC5" w:rsidRPr="008C3BED" w14:paraId="4BC737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8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81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3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D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5F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9E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0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</w:tr>
      <w:tr w:rsidR="00DE6AC5" w:rsidRPr="008C3BED" w14:paraId="2F91B1C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7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76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80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E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38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68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31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19AC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03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C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2B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8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29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2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12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AE5ED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CE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FC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6C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B3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0D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3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0E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ACEF4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2F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5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A2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93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03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FA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3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6666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AB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24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E0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7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54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D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F4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0EE54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3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5A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00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7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D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91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63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38C111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AE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6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45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13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2B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B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C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71FD5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C0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A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C2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39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3A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5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C7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</w:tr>
      <w:tr w:rsidR="00DE6AC5" w:rsidRPr="008C3BED" w14:paraId="42BAD74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D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1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07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60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8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D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34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CB8A5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4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1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9A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56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F0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1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71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44274B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75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8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F2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61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94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6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C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8979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F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62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D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2B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58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59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1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3E9B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6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DC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43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54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F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22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21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DE6AC5" w:rsidRPr="008C3BED" w14:paraId="05B4A2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8F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76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E8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02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6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9A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27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E8B0B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9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0A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7C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C4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C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7F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E1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B860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6F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7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87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3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2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90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6A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66AC0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F5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16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92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F9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B4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9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7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0C4D7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72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78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5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C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A0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3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D5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85C91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86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A0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19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B4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32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A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FD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C37A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3F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F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8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6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F6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D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B0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5A2B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A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42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BC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5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6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3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9B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DE6AC5" w:rsidRPr="008C3BED" w14:paraId="7F3340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7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2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A3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9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C3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77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B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</w:tr>
      <w:tr w:rsidR="00DE6AC5" w:rsidRPr="008C3BED" w14:paraId="2BEAF4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A7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77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83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3B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8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8B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E5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CC9CF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5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B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3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CD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30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2D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6C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DE6AC5" w:rsidRPr="008C3BED" w14:paraId="3A6458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A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8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2B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7D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3F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AD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62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9DD01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8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5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7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41287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79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72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0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5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1ACE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08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4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4A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A1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7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8E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4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4D29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CD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98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E4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8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DE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D6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B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D19F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C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9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D1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9D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63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9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A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6026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6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0C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9D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1A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C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DF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54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416A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7D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C8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29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7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40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2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1F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03E5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03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5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F8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55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223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9E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B2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4D21E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BF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D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F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27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4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0E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0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1817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5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5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DC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5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AF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9F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14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DE6AC5" w:rsidRPr="008C3BED" w14:paraId="7ACB1B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6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AF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28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DA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3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4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1F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D1CC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AA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A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39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E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D4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FC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8C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088D3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D1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3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1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B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64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44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3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CF3D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35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A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87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9B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56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C8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C5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05084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6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B4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F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0E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1F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9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C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98300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02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5F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34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E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29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A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E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AD4883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4C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30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E0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A1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04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7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10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FD89CA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8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32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9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4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5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5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3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584E8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4C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18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1E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1B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D1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BD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DC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1C02DB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D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37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30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E5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AE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F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CF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</w:tr>
      <w:tr w:rsidR="00DE6AC5" w:rsidRPr="008C3BED" w14:paraId="784410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4A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3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EC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F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BD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04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E8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C613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0E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2D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F7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E3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1F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B6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9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</w:tr>
      <w:tr w:rsidR="00DE6AC5" w:rsidRPr="008C3BED" w14:paraId="333CDA0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B4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BC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5A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42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DB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5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F9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</w:tr>
      <w:tr w:rsidR="00DE6AC5" w:rsidRPr="008C3BED" w14:paraId="7796ABF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95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C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67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27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BF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B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CB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34CA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60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D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4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92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D6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7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E3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955B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EF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BF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13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A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9D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A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78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EDB79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5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36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4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E9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B6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9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F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2D29B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91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1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7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A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E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88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2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B5A4B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B0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0F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F5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80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E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7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28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DE6AC5" w:rsidRPr="008C3BED" w14:paraId="1EB6ABB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24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F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1B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2F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AD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2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A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DE6AC5" w:rsidRPr="008C3BED" w14:paraId="23AF7F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58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C2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9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F4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45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28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9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0.39</w:t>
            </w:r>
          </w:p>
        </w:tc>
      </w:tr>
      <w:tr w:rsidR="00DE6AC5" w:rsidRPr="008C3BED" w14:paraId="5E9157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EA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ХРИСТО КОСТАДИНОВ ОДАДЖИЙСКИ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4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7F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EE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07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77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2F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22EE6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59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09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F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80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285.540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5D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54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79.868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13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479.21</w:t>
            </w:r>
          </w:p>
        </w:tc>
      </w:tr>
      <w:tr w:rsidR="00DE6AC5" w:rsidRPr="008C3BED" w14:paraId="3796D85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8F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A8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31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0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4F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6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2D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543C3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6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4A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F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37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D1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77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05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2C35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E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C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89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39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9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D0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E4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8752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8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B7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68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1C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939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3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01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E0BA9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3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D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3E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BA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A7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F6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E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</w:tr>
      <w:tr w:rsidR="00DE6AC5" w:rsidRPr="008C3BED" w14:paraId="298DEB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B2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3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65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38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7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FF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5F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13E2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F1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F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0A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E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A1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E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68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CFB3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FF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7F8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6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BB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E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E4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4C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8E86D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2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D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F6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D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66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C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9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EB523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51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D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4A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D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8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7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C3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442A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06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67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FD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88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8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41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A3A7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B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75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F5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A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84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20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F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D1D4E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1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FA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A7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F2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C3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DF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3A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A1171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3C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40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A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6B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0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F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BC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279FC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57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D3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C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D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3C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54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B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C0194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E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B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6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89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7F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F9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B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7DD21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E7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D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D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69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E2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6B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B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51B2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5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FC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C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8C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7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60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C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89D3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6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7C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C2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8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8D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7B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A6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B8FAB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D6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A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04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40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3C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9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36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9559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F9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EE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A4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17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43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AA0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19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7B90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11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E0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B7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4F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3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52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3D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EF7D8C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C8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2E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CD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7D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E7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9A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4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80BE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B0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0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D9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A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9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6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C2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9B201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98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BB6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8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D2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AF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D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DF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7397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32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68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05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FC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95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CE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88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0F32E2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5D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E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5C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F4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2E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72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6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A456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59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7E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E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ED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D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9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B3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04276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1B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24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7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29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D9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4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03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C8A6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4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4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D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00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5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2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B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79E09A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66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1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80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3E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AD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F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47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BDEEA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8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DE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67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21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6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A8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90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E5867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B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77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1C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5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BD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B1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78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B30CE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CC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69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04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FD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1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AD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C4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5991E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CF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19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6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F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0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7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B6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939C32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2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0A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EC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2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4B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D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46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DE6AC5" w:rsidRPr="008C3BED" w14:paraId="1C32BE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3D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CC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38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90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F0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5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7C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2602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E2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A5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C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79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59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9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F6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</w:tr>
      <w:tr w:rsidR="00DE6AC5" w:rsidRPr="008C3BED" w14:paraId="5137AA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66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B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32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9E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9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84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A05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47858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8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2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80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8E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48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2F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97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3F3A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5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10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4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9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EF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D9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C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AF7684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EE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90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5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9B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41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AA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9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0F957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00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6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E9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6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8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C6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F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0C42DA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5D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59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D3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A6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20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20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9D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CFBB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06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DA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C0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A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1F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E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D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DBAA0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75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E4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25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E9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9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FF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F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A79F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34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AD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8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24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00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EC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0F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DE6AC5" w:rsidRPr="008C3BED" w14:paraId="77EAD5B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14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2B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D3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61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4C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7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F7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C355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AC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83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7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7C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40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79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5C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3184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43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65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DF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FE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0B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B7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17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24CBA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0F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E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8D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5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B8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45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9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7D8048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3F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86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CD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8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C1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5E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7A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A2283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8A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C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84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46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9E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0C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F9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CC70B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8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A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B8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AD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19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CD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2E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84BD1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7E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ED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B8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9C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60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23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8F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3BC58F7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7B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C8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4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11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6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5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6F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7DC5A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FB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E4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BA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97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D5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7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33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DE6AC5" w:rsidRPr="008C3BED" w14:paraId="1E8A7FF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9B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2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7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0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4B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47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6F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E5174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D2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7B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D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BD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22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73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C8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2185A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C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2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C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A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EA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6F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B4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225650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1E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86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6D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3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FD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D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E6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492CFE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C3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C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58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4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A2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8C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4A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D3623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F56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9E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D5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80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3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89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CD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</w:tr>
      <w:tr w:rsidR="00DE6AC5" w:rsidRPr="008C3BED" w14:paraId="5CF726D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84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45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6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32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63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EC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E2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E0DB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D6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A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40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25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F7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CE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0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4203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77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00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55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4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F8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F7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EC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</w:tr>
      <w:tr w:rsidR="00DE6AC5" w:rsidRPr="008C3BED" w14:paraId="545C567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0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07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DC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22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6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63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93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DE6AC5" w:rsidRPr="008C3BED" w14:paraId="6F4E67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01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F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F2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3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CD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17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89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1B0FA4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F6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0A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A5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39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AE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D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8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DE6AC5" w:rsidRPr="008C3BED" w14:paraId="15BA83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9F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7B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7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B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09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67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54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45CB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1E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BA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0C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4C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1B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1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5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F77409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43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CC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05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6E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4A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8E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B2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FF868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A1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2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7A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5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4B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2D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FE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</w:tr>
      <w:tr w:rsidR="00DE6AC5" w:rsidRPr="008C3BED" w14:paraId="5E4F650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A2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4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F1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6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4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01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7D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CB8598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E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2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CA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B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0A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0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D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782A4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55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9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C3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E9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28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DC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A4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923A7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F8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5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06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6D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F1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48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9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</w:tr>
      <w:tr w:rsidR="00DE6AC5" w:rsidRPr="008C3BED" w14:paraId="5A12264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10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6D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C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DF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7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14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E2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E2A7F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F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80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54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BD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9D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F8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1A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DA05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73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7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F4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F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C2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8E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5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52F8D8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B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DB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4C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B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60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CF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07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3F748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C6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3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6F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26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15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80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F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FF50F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2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83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C9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CD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2A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70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D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63BD71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D3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A2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33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3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07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0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7C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9C809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EB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30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BF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70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07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3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FC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AAB7B8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168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56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6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E4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A5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3A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7F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3B5E2B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33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FF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5D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98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5A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0D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4E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49FCF6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12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8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D8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9B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8E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41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1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517F98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88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85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EF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56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F8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53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14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4265B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8E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6C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22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49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79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ED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B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78A0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7A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F3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F6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03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2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08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BD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FB839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7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DF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61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1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C4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A0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A9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01496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A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EE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77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D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77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D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58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6D022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A2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DE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07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79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73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1D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1B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47FF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0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0F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C6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16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BC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A4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50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CCDF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2E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67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D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3E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34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90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1F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B39B4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96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DC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39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B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5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98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62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AD8D6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B7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F7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47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1D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51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B9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6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CA6E72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29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CE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C8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9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F4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5B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B9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1F9E4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EC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E4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43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D2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90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5B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5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ABF0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2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A9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BE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9D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9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39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34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708B5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51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F3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D8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0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CA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4C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DA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DE6AC5" w:rsidRPr="008C3BED" w14:paraId="2B7B30E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A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90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D8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19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B1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90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5B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A607C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D3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CB3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26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18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CC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F0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51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</w:t>
            </w:r>
          </w:p>
        </w:tc>
      </w:tr>
      <w:tr w:rsidR="00DE6AC5" w:rsidRPr="008C3BED" w14:paraId="3593CCF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61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DC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8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5A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F7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E39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06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2D63B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C5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E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2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44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364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86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6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28086E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01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D7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D8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26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2D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20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BD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00EE7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B2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95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B6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F8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6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DB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97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1741F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45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A2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5A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83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A5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64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B5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D9C822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6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EB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51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F2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F1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9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89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3EEAD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12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78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865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1F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5E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F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C3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9D3261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1F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55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FA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D8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8D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8E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EC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639AF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F6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59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BF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09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19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CA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00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80942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91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5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2B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B0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8F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E5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6C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</w:tr>
      <w:tr w:rsidR="00DE6AC5" w:rsidRPr="008C3BED" w14:paraId="37D79E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A7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D3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BE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41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11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4B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E8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1C49EAF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28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D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6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B1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19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A1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7D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8C222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F0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36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27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6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59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1B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B5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DE6AC5" w:rsidRPr="008C3BED" w14:paraId="70CBC1D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BA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A6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A9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1B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1E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F9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6C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0E846C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78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12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993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5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5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F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29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CD286E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65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74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3D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B4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9E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F3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80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8B37C7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1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57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A2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23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AD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58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F9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E45EFE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7B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A6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96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7C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E3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30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2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370E75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DB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0D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027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11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0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D7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E1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</w:tr>
      <w:tr w:rsidR="00DE6AC5" w:rsidRPr="008C3BED" w14:paraId="40F8E6D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04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2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F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99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BC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56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F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6E6C5C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5F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88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96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1B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B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37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4A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CC5B65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464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E9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415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8E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D4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22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89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</w:tr>
      <w:tr w:rsidR="00DE6AC5" w:rsidRPr="008C3BED" w14:paraId="2809EE2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07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E0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AD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A7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F6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EB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A7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</w:tr>
      <w:tr w:rsidR="00DE6AC5" w:rsidRPr="008C3BED" w14:paraId="6E722A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58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B1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8B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280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22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20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B5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</w:tr>
      <w:tr w:rsidR="00DE6AC5" w:rsidRPr="008C3BED" w14:paraId="60F1242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87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74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0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D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46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5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3E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4ACA19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D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0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52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EA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75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24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FB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0.63</w:t>
            </w:r>
          </w:p>
        </w:tc>
      </w:tr>
      <w:tr w:rsidR="00DE6AC5" w:rsidRPr="008C3BED" w14:paraId="0BBD81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F3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E4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57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22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6A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6C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F3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DE6AC5" w:rsidRPr="008C3BED" w14:paraId="7554312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46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12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81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6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F5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FC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CE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F1920C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D3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29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0D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81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F0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44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DB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90113B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B3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34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59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34101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6E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3A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1E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F5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3C8D05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F5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54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95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58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BF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BB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B9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E1FF1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2F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240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1F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D3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0C3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7C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1B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</w:tr>
      <w:tr w:rsidR="00DE6AC5" w:rsidRPr="008C3BED" w14:paraId="6F79B4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01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F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32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BA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F24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BE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27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9461E3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DE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4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11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02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C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7E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AB1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</w:tr>
      <w:tr w:rsidR="00DE6AC5" w:rsidRPr="008C3BED" w14:paraId="1917912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59E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CDE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D7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C5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29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BB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7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5DD2C9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34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24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5A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BF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5C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3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88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3AB8B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9F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BC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E9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4F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CB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BC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62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DE6AC5" w:rsidRPr="008C3BED" w14:paraId="0F2AA41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98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8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B5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3D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81D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DD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C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1D7FC8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22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381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AF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8A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2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34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3F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1D9A05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D3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518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B8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B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D7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E8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EB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09DB8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9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9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0D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72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2C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A2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9EC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71E196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8E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2E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7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9D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22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B4F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07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0656F44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B7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B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E0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FE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BF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DE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04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</w:tr>
      <w:tr w:rsidR="00DE6AC5" w:rsidRPr="008C3BED" w14:paraId="7BA58FD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FA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5E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4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5F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FD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76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30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CCC1D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75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86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E8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9F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00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B1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8F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4425CC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39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E7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F5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19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23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0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1FA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8ECD57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39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D4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02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3B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E9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6C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80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</w:tr>
      <w:tr w:rsidR="00DE6AC5" w:rsidRPr="008C3BED" w14:paraId="296A96F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67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82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173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68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8C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CF9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E1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</w:tr>
      <w:tr w:rsidR="00DE6AC5" w:rsidRPr="008C3BED" w14:paraId="0E4416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AA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D8C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4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BC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2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09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54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3B587BE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BB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E3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35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3A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D6F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F8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7A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094FDF6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2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A0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CD4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4A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86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00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EE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DE6AC5" w:rsidRPr="008C3BED" w14:paraId="046101B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A9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 ХРИСТОВА ОДАДЖИЙСКА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AA4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8F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70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8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E3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4B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DE6AC5" w:rsidRPr="008C3BED" w14:paraId="6F847D6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84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81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C09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D4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180.342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E0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6F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25.888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CC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155.33</w:t>
            </w:r>
          </w:p>
        </w:tc>
      </w:tr>
      <w:tr w:rsidR="00DE6AC5" w:rsidRPr="008C3BED" w14:paraId="66136D0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2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3A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F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3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4B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2D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C1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</w:tr>
      <w:tr w:rsidR="00DE6AC5" w:rsidRPr="008C3BED" w14:paraId="0FB17A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07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D2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2B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9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E2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FEF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E2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154949D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D1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BD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03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FD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DB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28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44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34D9EBA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55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6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CC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1C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C8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9BD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E8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</w:tr>
      <w:tr w:rsidR="00DE6AC5" w:rsidRPr="008C3BED" w14:paraId="6EA942D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991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EF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B4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836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F7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C1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C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66A487A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B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8B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4A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7D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94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94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D32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DE6AC5" w:rsidRPr="008C3BED" w14:paraId="0E8C14A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42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9B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6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E6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A6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F9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C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5.95</w:t>
            </w:r>
          </w:p>
        </w:tc>
      </w:tr>
      <w:tr w:rsidR="00DE6AC5" w:rsidRPr="008C3BED" w14:paraId="1AEAF3C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E7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04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08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673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BBC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21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AAA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</w:tr>
      <w:tr w:rsidR="00DE6AC5" w:rsidRPr="008C3BED" w14:paraId="53A49AD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FA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E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E4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14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7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EE8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8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</w:tr>
      <w:tr w:rsidR="00DE6AC5" w:rsidRPr="008C3BED" w14:paraId="7C385B7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7D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93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BB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F4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81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A7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85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</w:tr>
      <w:tr w:rsidR="00DE6AC5" w:rsidRPr="008C3BED" w14:paraId="446D68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41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01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C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75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B9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8A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9D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1CD99C0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A8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27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F16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3DD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BA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2B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B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DE6AC5" w:rsidRPr="008C3BED" w14:paraId="1BCB044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30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DA8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31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63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83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A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F9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</w:tr>
      <w:tr w:rsidR="00DE6AC5" w:rsidRPr="008C3BED" w14:paraId="5A404A9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A7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85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9C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4B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68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AB5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68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</w:tr>
      <w:tr w:rsidR="00DE6AC5" w:rsidRPr="008C3BED" w14:paraId="4473AD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70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2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03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41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52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1B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76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7452A7C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782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D0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B2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CDE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C4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207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C3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</w:tr>
      <w:tr w:rsidR="00DE6AC5" w:rsidRPr="008C3BED" w14:paraId="0047BC5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8F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1D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2F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AC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91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AA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51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DE6AC5" w:rsidRPr="008C3BED" w14:paraId="593643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CCB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8A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3E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B9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2F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55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556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</w:tr>
      <w:tr w:rsidR="00DE6AC5" w:rsidRPr="008C3BED" w14:paraId="249C016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126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6A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17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D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251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0C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6A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</w:tr>
      <w:tr w:rsidR="00DE6AC5" w:rsidRPr="008C3BED" w14:paraId="18D821D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FE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C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83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3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A4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B2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CB2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</w:tr>
      <w:tr w:rsidR="00DE6AC5" w:rsidRPr="008C3BED" w14:paraId="786D71D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FA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EF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5F2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CE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D7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1DF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4A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</w:tr>
      <w:tr w:rsidR="00DE6AC5" w:rsidRPr="008C3BED" w14:paraId="51D455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B1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3F7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F9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3B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C2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CD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7.704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9D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</w:tr>
      <w:tr w:rsidR="00DE6AC5" w:rsidRPr="008C3BED" w14:paraId="61F8CB3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81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8D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788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64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6F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F0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457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</w:tr>
      <w:tr w:rsidR="00DE6AC5" w:rsidRPr="008C3BED" w14:paraId="4DB7E70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90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551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A1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20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15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C7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306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6AC5" w:rsidRPr="008C3BED" w14:paraId="5E906D6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3B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76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D5C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22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9E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5E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75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</w:tr>
      <w:tr w:rsidR="00DE6AC5" w:rsidRPr="008C3BED" w14:paraId="1947A5E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00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5B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34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28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C6E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F4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7E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21.64</w:t>
            </w:r>
          </w:p>
        </w:tc>
      </w:tr>
      <w:tr w:rsidR="00DE6AC5" w:rsidRPr="008C3BED" w14:paraId="191EEC0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9A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16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82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7E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2E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78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A9E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DE6AC5" w:rsidRPr="008C3BED" w14:paraId="2B29C6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7BF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776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39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0AD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E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66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64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DE6AC5" w:rsidRPr="008C3BED" w14:paraId="0CD37CB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B8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76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4B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39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85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864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25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1F282F04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1F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57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3B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B8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D3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CD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03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DE6AC5" w:rsidRPr="008C3BED" w14:paraId="3693BB7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75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59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5C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86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09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DD0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F3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</w:tr>
      <w:tr w:rsidR="00DE6AC5" w:rsidRPr="008C3BED" w14:paraId="5FAD726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06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B6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133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3B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64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BE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EA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</w:tr>
      <w:tr w:rsidR="00DE6AC5" w:rsidRPr="008C3BED" w14:paraId="0A1C2B8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93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139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3A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25B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A9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4D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28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DE6AC5" w:rsidRPr="008C3BED" w14:paraId="3127A6A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B0E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lastRenderedPageBreak/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75B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1D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51F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70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98C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85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</w:tr>
      <w:tr w:rsidR="00DE6AC5" w:rsidRPr="008C3BED" w14:paraId="702F5D6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398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B5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3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46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CB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5BC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A9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</w:tr>
      <w:tr w:rsidR="00DE6AC5" w:rsidRPr="008C3BED" w14:paraId="584AF03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2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A8A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92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0ED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D9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E7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FBB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28.99</w:t>
            </w:r>
          </w:p>
        </w:tc>
      </w:tr>
      <w:tr w:rsidR="00DE6AC5" w:rsidRPr="008C3BED" w14:paraId="5384840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8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9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2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F5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A0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0A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73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DE6AC5" w:rsidRPr="008C3BED" w14:paraId="2800EE3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C1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A4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04A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40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8CB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1D4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B8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008335B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7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4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64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E8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EC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0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68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DE6AC5" w:rsidRPr="008C3BED" w14:paraId="0EBB785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C9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E5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C3E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388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A6A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28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CE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DE6AC5" w:rsidRPr="008C3BED" w14:paraId="0EEE395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C2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3B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01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A5A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04C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49074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617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F3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</w:tr>
      <w:tr w:rsidR="00DE6AC5" w:rsidRPr="008C3BED" w14:paraId="7AD58EA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54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A4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9E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3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1E1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35F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33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</w:tr>
      <w:tr w:rsidR="00DE6AC5" w:rsidRPr="008C3BED" w14:paraId="5B51794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F0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7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F6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3CA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89F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7D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4C5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</w:tr>
      <w:tr w:rsidR="00DE6AC5" w:rsidRPr="008C3BED" w14:paraId="6EB47FD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54B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DC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1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3C8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3B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8DB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6C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</w:tr>
      <w:tr w:rsidR="00DE6AC5" w:rsidRPr="008C3BED" w14:paraId="2667223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802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F7D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F2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49C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DC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EE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B1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</w:tr>
      <w:tr w:rsidR="00DE6AC5" w:rsidRPr="008C3BED" w14:paraId="4655EFC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2A9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B1F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9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93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A9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00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F2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</w:tr>
      <w:tr w:rsidR="00DE6AC5" w:rsidRPr="008C3BED" w14:paraId="41ACA71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DF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DFF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15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38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35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BC2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1D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DE6AC5" w:rsidRPr="008C3BED" w14:paraId="7FD62D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B1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035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0B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22A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08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5B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8C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</w:tr>
      <w:tr w:rsidR="00DE6AC5" w:rsidRPr="008C3BED" w14:paraId="2E0B437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123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0D2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C7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FD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E2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CD0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76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04153E3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D9F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9E6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F9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EE0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A9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6EC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CE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7398CED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25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62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DBE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7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E80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984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9A5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DE6AC5" w:rsidRPr="008C3BED" w14:paraId="5BB2AFE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2D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82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40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245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8CA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7A6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912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</w:tr>
      <w:tr w:rsidR="00DE6AC5" w:rsidRPr="008C3BED" w14:paraId="2E5D4AA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5BF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53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365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F8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D7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F61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64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</w:tr>
      <w:tr w:rsidR="00DE6AC5" w:rsidRPr="008C3BED" w14:paraId="31A5F26D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C2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01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9CE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22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16B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153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E6E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</w:tr>
      <w:tr w:rsidR="00DE6AC5" w:rsidRPr="008C3BED" w14:paraId="2D255B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168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94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14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02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53B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905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3E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451DBA8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8B9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B3C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0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17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DEE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DBB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FF1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3568536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5DC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7B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B9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48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63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6E8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D5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DE6AC5" w:rsidRPr="008C3BED" w14:paraId="671645D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7C1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B7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29E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E1A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84A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00E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BE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DE6AC5" w:rsidRPr="008C3BED" w14:paraId="60931C9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F54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24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B9F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63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B11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85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6D5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</w:tr>
      <w:tr w:rsidR="00DE6AC5" w:rsidRPr="008C3BED" w14:paraId="754E20B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787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623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06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C4D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9D3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C9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A01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</w:tr>
      <w:tr w:rsidR="00DE6AC5" w:rsidRPr="008C3BED" w14:paraId="6E8C4E8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4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553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DD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6B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57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583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AC7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DE6AC5" w:rsidRPr="008C3BED" w14:paraId="00ED3140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DEC3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92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217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09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DE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D0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E5E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DE6AC5" w:rsidRPr="008C3BED" w14:paraId="090029F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1A6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879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6F7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85A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4B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04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120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DE6AC5" w:rsidRPr="008C3BED" w14:paraId="4770ACE7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5C6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C52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496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CA6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CC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BBD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53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4.04</w:t>
            </w:r>
          </w:p>
        </w:tc>
      </w:tr>
      <w:tr w:rsidR="00DE6AC5" w:rsidRPr="008C3BED" w14:paraId="1C3E8C2C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009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B5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E58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211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3A2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C8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D0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</w:tr>
      <w:tr w:rsidR="00DE6AC5" w:rsidRPr="008C3BED" w14:paraId="4306D10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40D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1FB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DF7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65A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322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BE8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372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</w:tr>
      <w:tr w:rsidR="00DE6AC5" w:rsidRPr="008C3BED" w14:paraId="10F6039A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731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6E7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596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37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AC7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2F2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160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18.88</w:t>
            </w:r>
          </w:p>
        </w:tc>
      </w:tr>
      <w:tr w:rsidR="00DE6AC5" w:rsidRPr="008C3BED" w14:paraId="2D70249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D94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4F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61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55B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4C6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267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B62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</w:tr>
      <w:tr w:rsidR="00DE6AC5" w:rsidRPr="008C3BED" w14:paraId="0537C475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D64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F29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0BB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121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04F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76E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C5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</w:tr>
      <w:tr w:rsidR="00DE6AC5" w:rsidRPr="008C3BED" w14:paraId="0A4C5823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6D4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46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E3E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3C4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4E3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F5A3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32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</w:tr>
      <w:tr w:rsidR="00DE6AC5" w:rsidRPr="008C3BED" w14:paraId="05F3FE1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EB7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094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A27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6A0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84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31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79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DE6AC5" w:rsidRPr="008C3BED" w14:paraId="25E5CDC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A7C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5AA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C5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C5B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278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B15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8EF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</w:tr>
      <w:tr w:rsidR="00DE6AC5" w:rsidRPr="008C3BED" w14:paraId="04332BA2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5E0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18D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C1A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2F0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406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72197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FBC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B50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</w:tr>
      <w:tr w:rsidR="00DE6AC5" w:rsidRPr="008C3BED" w14:paraId="44F57C1E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A80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63D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066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41F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2C9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59022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D182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3F98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DE6AC5" w:rsidRPr="008C3BED" w14:paraId="179F5371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52D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773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526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FAD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86D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8D5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09C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</w:tr>
      <w:tr w:rsidR="00DE6AC5" w:rsidRPr="008C3BED" w14:paraId="3360D18F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CD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AB1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8B4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9D9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0EB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FF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AE4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</w:tr>
      <w:tr w:rsidR="00DE6AC5" w:rsidRPr="008C3BED" w14:paraId="3A2B2A06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320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9FD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D38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7C0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8D0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6059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F42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</w:tr>
      <w:tr w:rsidR="00DE6AC5" w:rsidRPr="008C3BED" w14:paraId="5B926019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0851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ЦВЕТАНА ЦОЛОВА МИКОВА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C0A0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94-1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929E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7EBB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A2C6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2326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73C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12.251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57DC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</w:tr>
      <w:tr w:rsidR="00DE6AC5" w:rsidRPr="008C3BED" w14:paraId="6EFDD698" w14:textId="77777777" w:rsidTr="000E091E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7C5F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017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C125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619D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8E37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A714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162.693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6E9A" w14:textId="77777777" w:rsidR="00DE6AC5" w:rsidRPr="008C3BED" w:rsidRDefault="00DE6AC5" w:rsidP="00F238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C3BED">
              <w:rPr>
                <w:rFonts w:ascii="Arial" w:hAnsi="Arial" w:cs="Arial"/>
                <w:b/>
                <w:bCs/>
                <w:sz w:val="18"/>
                <w:szCs w:val="18"/>
              </w:rPr>
              <w:t>976.16</w:t>
            </w:r>
          </w:p>
        </w:tc>
      </w:tr>
    </w:tbl>
    <w:p w14:paraId="23BA558D" w14:textId="77777777" w:rsidR="00813748" w:rsidRDefault="00813748" w:rsidP="00E52E11">
      <w:pPr>
        <w:jc w:val="both"/>
        <w:rPr>
          <w:b/>
          <w:sz w:val="18"/>
          <w:szCs w:val="18"/>
        </w:rPr>
      </w:pPr>
    </w:p>
    <w:p w14:paraId="58C057EA" w14:textId="77777777" w:rsidR="002848DF" w:rsidRDefault="002848DF" w:rsidP="00E52E11">
      <w:pPr>
        <w:jc w:val="both"/>
        <w:rPr>
          <w:b/>
          <w:sz w:val="18"/>
          <w:szCs w:val="18"/>
        </w:rPr>
      </w:pPr>
    </w:p>
    <w:p w14:paraId="65F99D86" w14:textId="77777777" w:rsidR="002848DF" w:rsidRPr="002848DF" w:rsidRDefault="002848DF" w:rsidP="00E52E11">
      <w:pPr>
        <w:jc w:val="both"/>
        <w:rPr>
          <w:b/>
          <w:sz w:val="18"/>
          <w:szCs w:val="18"/>
        </w:rPr>
      </w:pPr>
    </w:p>
    <w:p w14:paraId="612E4200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14:paraId="46A6E84B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14:paraId="0C2A6D7A" w14:textId="77777777" w:rsidR="00F06BC9" w:rsidRDefault="00F06BC9" w:rsidP="00713EC9">
      <w:pPr>
        <w:jc w:val="both"/>
        <w:textAlignment w:val="center"/>
      </w:pPr>
      <w:r w:rsidRPr="00CE78CA">
        <w:rPr>
          <w:lang w:val="ru-RU"/>
        </w:rPr>
        <w:t>Обжалването на заповедта не спира изпълнението й.</w:t>
      </w:r>
    </w:p>
    <w:p w14:paraId="52B687D5" w14:textId="77777777" w:rsidR="00A73433" w:rsidRPr="00A73433" w:rsidRDefault="00A73433" w:rsidP="00713EC9">
      <w:pPr>
        <w:jc w:val="both"/>
        <w:textAlignment w:val="center"/>
      </w:pPr>
    </w:p>
    <w:p w14:paraId="49190D7D" w14:textId="77777777" w:rsidR="002848DF" w:rsidRDefault="00713EC9" w:rsidP="00992DF8">
      <w:r>
        <w:rPr>
          <w:lang w:val="ru-RU"/>
        </w:rPr>
        <w:t xml:space="preserve">  </w:t>
      </w:r>
    </w:p>
    <w:p w14:paraId="3E3944AB" w14:textId="77777777" w:rsidR="002848DF" w:rsidRDefault="002848DF" w:rsidP="00992DF8"/>
    <w:p w14:paraId="360C34EE" w14:textId="77777777" w:rsidR="002848DF" w:rsidRDefault="002848DF" w:rsidP="00992DF8"/>
    <w:p w14:paraId="0D575C04" w14:textId="77777777" w:rsidR="002848DF" w:rsidRDefault="002848DF" w:rsidP="00992DF8"/>
    <w:p w14:paraId="58F20BED" w14:textId="77777777" w:rsidR="002848DF" w:rsidRDefault="002848DF" w:rsidP="00992DF8"/>
    <w:p w14:paraId="3F85DE28" w14:textId="61275D75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lastRenderedPageBreak/>
        <w:t xml:space="preserve">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14:paraId="0DA86DF7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14:paraId="118F5082" w14:textId="77777777" w:rsidR="00BE215C" w:rsidRDefault="00BE215C" w:rsidP="00713EC9">
      <w:pPr>
        <w:jc w:val="both"/>
        <w:rPr>
          <w:i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14:paraId="42105269" w14:textId="77777777" w:rsidR="00A73433" w:rsidRPr="00A73433" w:rsidRDefault="00A73433" w:rsidP="00713EC9">
      <w:pPr>
        <w:jc w:val="both"/>
        <w:rPr>
          <w:i/>
        </w:rPr>
      </w:pPr>
    </w:p>
    <w:p w14:paraId="07364F0E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2E3707">
        <w:rPr>
          <w:lang w:val="ru-RU"/>
        </w:rPr>
        <w:t>Литаково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14:paraId="49837572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533D7A71" w14:textId="77777777" w:rsidR="00A74690" w:rsidRDefault="00A74690" w:rsidP="00713EC9">
      <w:pPr>
        <w:jc w:val="both"/>
        <w:rPr>
          <w:lang w:val="bg-BG"/>
        </w:rPr>
      </w:pPr>
    </w:p>
    <w:p w14:paraId="788F2DB2" w14:textId="77777777" w:rsidR="00A74690" w:rsidRPr="00535D58" w:rsidRDefault="00A74690" w:rsidP="00713EC9">
      <w:pPr>
        <w:jc w:val="both"/>
        <w:rPr>
          <w:lang w:val="bg-BG"/>
        </w:rPr>
      </w:pPr>
    </w:p>
    <w:p w14:paraId="27D8EE0A" w14:textId="77777777"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14:paraId="4830D085" w14:textId="5FA5A2F0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675C20">
        <w:rPr>
          <w:b/>
          <w:lang w:val="bg-BG"/>
        </w:rPr>
        <w:t xml:space="preserve">   /П/</w:t>
      </w:r>
      <w:bookmarkStart w:id="0" w:name="_GoBack"/>
      <w:bookmarkEnd w:id="0"/>
    </w:p>
    <w:p w14:paraId="13BC64D2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3D749259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3C1F33CD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141326A7" w14:textId="77777777" w:rsidR="00F06BC9" w:rsidRDefault="00F06BC9" w:rsidP="00F06BC9">
      <w:pPr>
        <w:rPr>
          <w:i/>
          <w:lang w:val="bg-BG"/>
        </w:rPr>
      </w:pPr>
    </w:p>
    <w:p w14:paraId="3DBE8CB7" w14:textId="77777777" w:rsidR="00A74690" w:rsidRPr="00CE78CA" w:rsidRDefault="00A74690" w:rsidP="00F06BC9">
      <w:pPr>
        <w:rPr>
          <w:i/>
          <w:lang w:val="bg-BG"/>
        </w:rPr>
      </w:pPr>
    </w:p>
    <w:sectPr w:rsidR="00A74690" w:rsidRPr="00CE78CA" w:rsidSect="008A384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1134" w:bottom="1247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4675F" w14:textId="77777777" w:rsidR="0059555A" w:rsidRDefault="0059555A">
      <w:r>
        <w:separator/>
      </w:r>
    </w:p>
  </w:endnote>
  <w:endnote w:type="continuationSeparator" w:id="0">
    <w:p w14:paraId="23D872D0" w14:textId="77777777" w:rsidR="0059555A" w:rsidRDefault="0059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623DE" w14:textId="77777777" w:rsidR="00E46B9F" w:rsidRDefault="00E46B9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DAD02A" w14:textId="77777777" w:rsidR="00E46B9F" w:rsidRDefault="00E46B9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F16C9" w14:textId="0AC74F4B" w:rsidR="00E46B9F" w:rsidRPr="00713EC9" w:rsidRDefault="00E46B9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675C20">
      <w:rPr>
        <w:rStyle w:val="PageNumber"/>
        <w:noProof/>
        <w:sz w:val="18"/>
      </w:rPr>
      <w:t>97</w:t>
    </w:r>
    <w:r w:rsidRPr="00713EC9">
      <w:rPr>
        <w:rStyle w:val="PageNumber"/>
        <w:sz w:val="18"/>
      </w:rPr>
      <w:fldChar w:fldCharType="end"/>
    </w:r>
  </w:p>
  <w:p w14:paraId="0F19D0A6" w14:textId="77777777" w:rsidR="00E46B9F" w:rsidRPr="002639F4" w:rsidRDefault="00E46B9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14:paraId="6C66298D" w14:textId="77777777" w:rsidR="00E46B9F" w:rsidRPr="002639F4" w:rsidRDefault="00E46B9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2654EE60" w14:textId="77777777" w:rsidR="00E46B9F" w:rsidRPr="00835BBA" w:rsidRDefault="00E46B9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7FBCB" w14:textId="77777777" w:rsidR="00E46B9F" w:rsidRPr="00004F45" w:rsidRDefault="00E46B9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14:paraId="790376C1" w14:textId="77777777" w:rsidR="00E46B9F" w:rsidRPr="00004F45" w:rsidRDefault="00E46B9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C3D02" w14:textId="77777777" w:rsidR="0059555A" w:rsidRDefault="0059555A">
      <w:r>
        <w:separator/>
      </w:r>
    </w:p>
  </w:footnote>
  <w:footnote w:type="continuationSeparator" w:id="0">
    <w:p w14:paraId="770285D0" w14:textId="77777777" w:rsidR="0059555A" w:rsidRDefault="00595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30A4B" w14:textId="77777777" w:rsidR="00E46B9F" w:rsidRPr="005B69F7" w:rsidRDefault="00E46B9F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659DA847" wp14:editId="6C4DA6B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8EC66D" w14:textId="77777777" w:rsidR="00E46B9F" w:rsidRPr="005B69F7" w:rsidRDefault="00E46B9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7A02F05C" wp14:editId="5DCBE6B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002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145EFBA6" w14:textId="77777777" w:rsidR="00E46B9F" w:rsidRPr="0023186B" w:rsidRDefault="00E46B9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1AE8BDB0" w14:textId="77777777" w:rsidR="00E46B9F" w:rsidRPr="00983B22" w:rsidRDefault="00E46B9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6DC1CD1F" w14:textId="77777777" w:rsidR="00E46B9F" w:rsidRPr="00983B22" w:rsidRDefault="00E46B9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091E"/>
    <w:rsid w:val="000E2804"/>
    <w:rsid w:val="000E46A8"/>
    <w:rsid w:val="000F2F2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5129D"/>
    <w:rsid w:val="002639F4"/>
    <w:rsid w:val="00263B41"/>
    <w:rsid w:val="00266D04"/>
    <w:rsid w:val="002725F6"/>
    <w:rsid w:val="002848DF"/>
    <w:rsid w:val="00291BDD"/>
    <w:rsid w:val="002A10AF"/>
    <w:rsid w:val="002C5874"/>
    <w:rsid w:val="002D3B8A"/>
    <w:rsid w:val="002E25EF"/>
    <w:rsid w:val="002E3707"/>
    <w:rsid w:val="002F0494"/>
    <w:rsid w:val="002F2872"/>
    <w:rsid w:val="003015D9"/>
    <w:rsid w:val="00307648"/>
    <w:rsid w:val="003140CD"/>
    <w:rsid w:val="00320F7F"/>
    <w:rsid w:val="00325630"/>
    <w:rsid w:val="0033164B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C6878"/>
    <w:rsid w:val="003D27F5"/>
    <w:rsid w:val="003D29F1"/>
    <w:rsid w:val="003D48FB"/>
    <w:rsid w:val="003E6F8D"/>
    <w:rsid w:val="003E7141"/>
    <w:rsid w:val="003F12AE"/>
    <w:rsid w:val="003F6ADC"/>
    <w:rsid w:val="00401145"/>
    <w:rsid w:val="00430352"/>
    <w:rsid w:val="0043766A"/>
    <w:rsid w:val="00443D11"/>
    <w:rsid w:val="00445C2D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555A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5F414B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75C20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0F17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739F2"/>
    <w:rsid w:val="00781F58"/>
    <w:rsid w:val="00785809"/>
    <w:rsid w:val="00787497"/>
    <w:rsid w:val="007874F2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748"/>
    <w:rsid w:val="00813E21"/>
    <w:rsid w:val="00814C86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384D"/>
    <w:rsid w:val="008A408D"/>
    <w:rsid w:val="008B0206"/>
    <w:rsid w:val="008B1300"/>
    <w:rsid w:val="008D1749"/>
    <w:rsid w:val="008D2703"/>
    <w:rsid w:val="008E0E45"/>
    <w:rsid w:val="008F3A6E"/>
    <w:rsid w:val="00914FC5"/>
    <w:rsid w:val="00931B42"/>
    <w:rsid w:val="00936425"/>
    <w:rsid w:val="00945150"/>
    <w:rsid w:val="00946D85"/>
    <w:rsid w:val="00953AF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40E72"/>
    <w:rsid w:val="00A513B1"/>
    <w:rsid w:val="00A56EBD"/>
    <w:rsid w:val="00A60928"/>
    <w:rsid w:val="00A73433"/>
    <w:rsid w:val="00A74690"/>
    <w:rsid w:val="00A74EBA"/>
    <w:rsid w:val="00A76B02"/>
    <w:rsid w:val="00A805A9"/>
    <w:rsid w:val="00A806FD"/>
    <w:rsid w:val="00A908FE"/>
    <w:rsid w:val="00A92CFD"/>
    <w:rsid w:val="00AA1B24"/>
    <w:rsid w:val="00AA2A49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27F3D"/>
    <w:rsid w:val="00B54180"/>
    <w:rsid w:val="00B54931"/>
    <w:rsid w:val="00B65B7A"/>
    <w:rsid w:val="00B729FB"/>
    <w:rsid w:val="00B80B62"/>
    <w:rsid w:val="00B941FE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E6AC5"/>
    <w:rsid w:val="00E033AB"/>
    <w:rsid w:val="00E14211"/>
    <w:rsid w:val="00E14AEE"/>
    <w:rsid w:val="00E237A5"/>
    <w:rsid w:val="00E276F4"/>
    <w:rsid w:val="00E339BB"/>
    <w:rsid w:val="00E3591C"/>
    <w:rsid w:val="00E46B9F"/>
    <w:rsid w:val="00E52E11"/>
    <w:rsid w:val="00E5463A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13F8B"/>
    <w:rsid w:val="00F37E58"/>
    <w:rsid w:val="00F6377B"/>
    <w:rsid w:val="00F63931"/>
    <w:rsid w:val="00F670A1"/>
    <w:rsid w:val="00F72CF1"/>
    <w:rsid w:val="00F7674E"/>
    <w:rsid w:val="00F77810"/>
    <w:rsid w:val="00F84205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E4CDF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63594EEC"/>
  <w15:docId w15:val="{12433A1D-9203-40B7-84EE-55482AF87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8">
    <w:name w:val="xl108"/>
    <w:basedOn w:val="Normal"/>
    <w:rsid w:val="00914F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9">
    <w:name w:val="xl109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0">
    <w:name w:val="xl110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1">
    <w:name w:val="xl111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2">
    <w:name w:val="xl112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3">
    <w:name w:val="xl113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4">
    <w:name w:val="xl114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5">
    <w:name w:val="xl115"/>
    <w:basedOn w:val="Normal"/>
    <w:rsid w:val="00914FC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16">
    <w:name w:val="xl116"/>
    <w:basedOn w:val="Normal"/>
    <w:rsid w:val="00914FC5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7">
    <w:name w:val="xl117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8">
    <w:name w:val="xl118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9">
    <w:name w:val="xl119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20">
    <w:name w:val="xl120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1">
    <w:name w:val="xl121"/>
    <w:basedOn w:val="Normal"/>
    <w:rsid w:val="00914F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2">
    <w:name w:val="xl122"/>
    <w:basedOn w:val="Normal"/>
    <w:rsid w:val="00914F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3">
    <w:name w:val="xl123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4">
    <w:name w:val="xl124"/>
    <w:basedOn w:val="Normal"/>
    <w:rsid w:val="00914F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8">
    <w:name w:val="xl78"/>
    <w:basedOn w:val="Normal"/>
    <w:rsid w:val="00A734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79">
    <w:name w:val="xl79"/>
    <w:basedOn w:val="Normal"/>
    <w:rsid w:val="00A73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0">
    <w:name w:val="xl80"/>
    <w:basedOn w:val="Normal"/>
    <w:rsid w:val="00A734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1">
    <w:name w:val="xl81"/>
    <w:basedOn w:val="Normal"/>
    <w:rsid w:val="00A734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2">
    <w:name w:val="xl82"/>
    <w:basedOn w:val="Normal"/>
    <w:rsid w:val="00A734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3">
    <w:name w:val="xl83"/>
    <w:basedOn w:val="Normal"/>
    <w:rsid w:val="00A73433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84">
    <w:name w:val="xl84"/>
    <w:basedOn w:val="Normal"/>
    <w:rsid w:val="00A734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5">
    <w:name w:val="xl85"/>
    <w:basedOn w:val="Normal"/>
    <w:rsid w:val="00A734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E3591C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3591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9248A-B8B5-4FE5-B6FB-150E9332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</Pages>
  <Words>38961</Words>
  <Characters>222081</Characters>
  <Application>Microsoft Office Word</Application>
  <DocSecurity>0</DocSecurity>
  <Lines>1850</Lines>
  <Paragraphs>521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4</cp:revision>
  <cp:lastPrinted>2016-09-16T10:47:00Z</cp:lastPrinted>
  <dcterms:created xsi:type="dcterms:W3CDTF">2020-09-17T07:45:00Z</dcterms:created>
  <dcterms:modified xsi:type="dcterms:W3CDTF">2020-09-17T07:46:00Z</dcterms:modified>
</cp:coreProperties>
</file>